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EF47E" w14:textId="77777777" w:rsidR="00F21380" w:rsidRPr="003B2D43" w:rsidRDefault="007E14E4" w:rsidP="008C2B9B">
      <w:pPr>
        <w:rPr>
          <w:rFonts w:ascii="Verdana" w:eastAsia="Calibri" w:hAnsi="Verdana"/>
          <w:b/>
          <w:bCs/>
          <w:color w:val="000066"/>
          <w:sz w:val="32"/>
          <w:szCs w:val="32"/>
        </w:rPr>
      </w:pPr>
      <w:r w:rsidRPr="003B2D43">
        <w:rPr>
          <w:rFonts w:ascii="Verdana" w:eastAsia="Calibri" w:hAnsi="Verdana"/>
          <w:b/>
          <w:bCs/>
          <w:color w:val="000066"/>
          <w:sz w:val="32"/>
          <w:szCs w:val="32"/>
        </w:rPr>
        <w:t>REFERANSER</w:t>
      </w:r>
    </w:p>
    <w:p w14:paraId="6E8651F9" w14:textId="77777777" w:rsidR="004132DC" w:rsidRPr="003B2D43" w:rsidRDefault="007E14E4" w:rsidP="004132DC">
      <w:pPr>
        <w:jc w:val="left"/>
        <w:rPr>
          <w:rFonts w:ascii="Arial" w:hAnsi="Arial" w:cs="Arial"/>
          <w:szCs w:val="24"/>
        </w:rPr>
      </w:pPr>
      <w:r w:rsidRPr="007E14E4">
        <w:rPr>
          <w:rFonts w:eastAsia="Calibri"/>
          <w:b/>
          <w:bCs/>
          <w:sz w:val="32"/>
          <w:szCs w:val="32"/>
        </w:rPr>
        <w:br/>
      </w:r>
      <w:bookmarkStart w:id="0" w:name="_Hlk33526820"/>
      <w:r w:rsidR="00F21380" w:rsidRPr="003B2D43">
        <w:rPr>
          <w:rFonts w:ascii="Arial" w:hAnsi="Arial" w:cs="Arial"/>
          <w:szCs w:val="24"/>
        </w:rPr>
        <w:t>Med henvisning til kvalifikasjonskravet «</w:t>
      </w:r>
      <w:r w:rsidR="00D30EF1">
        <w:rPr>
          <w:rFonts w:ascii="Arial" w:hAnsi="Arial" w:cs="Arial"/>
          <w:szCs w:val="24"/>
        </w:rPr>
        <w:t>Tekniske og faglige kvalifikasjoner</w:t>
      </w:r>
      <w:r w:rsidR="00F21380" w:rsidRPr="003B2D43">
        <w:rPr>
          <w:rFonts w:ascii="Arial" w:hAnsi="Arial" w:cs="Arial"/>
          <w:szCs w:val="24"/>
        </w:rPr>
        <w:t xml:space="preserve">» oppgis her </w:t>
      </w:r>
      <w:r w:rsidR="00D30EF1">
        <w:rPr>
          <w:rFonts w:ascii="Arial" w:hAnsi="Arial" w:cs="Arial"/>
          <w:szCs w:val="24"/>
        </w:rPr>
        <w:t>inntil 3</w:t>
      </w:r>
      <w:r w:rsidR="00F21380" w:rsidRPr="003B2D43">
        <w:rPr>
          <w:rFonts w:ascii="Arial" w:hAnsi="Arial" w:cs="Arial"/>
          <w:iCs/>
          <w:color w:val="0000FF"/>
        </w:rPr>
        <w:t xml:space="preserve"> </w:t>
      </w:r>
      <w:r w:rsidR="00D30EF1">
        <w:rPr>
          <w:rFonts w:ascii="Arial" w:hAnsi="Arial" w:cs="Arial"/>
          <w:szCs w:val="24"/>
        </w:rPr>
        <w:t>mest</w:t>
      </w:r>
      <w:r w:rsidR="00F21380" w:rsidRPr="003B2D43">
        <w:rPr>
          <w:rFonts w:ascii="Arial" w:hAnsi="Arial" w:cs="Arial"/>
          <w:szCs w:val="24"/>
        </w:rPr>
        <w:t xml:space="preserve"> relevante leveranser </w:t>
      </w:r>
      <w:r w:rsidR="004132DC" w:rsidRPr="003B2D43">
        <w:rPr>
          <w:rFonts w:ascii="Arial" w:hAnsi="Arial" w:cs="Arial"/>
          <w:szCs w:val="24"/>
        </w:rPr>
        <w:t>fra de</w:t>
      </w:r>
      <w:r w:rsidR="00F21380" w:rsidRPr="003B2D43">
        <w:rPr>
          <w:rFonts w:ascii="Arial" w:hAnsi="Arial" w:cs="Arial"/>
          <w:szCs w:val="24"/>
        </w:rPr>
        <w:t xml:space="preserve"> siste 3</w:t>
      </w:r>
      <w:r w:rsidR="00D30EF1">
        <w:rPr>
          <w:rFonts w:ascii="Arial" w:hAnsi="Arial" w:cs="Arial"/>
          <w:szCs w:val="24"/>
        </w:rPr>
        <w:t>-5</w:t>
      </w:r>
      <w:r w:rsidR="00F21380" w:rsidRPr="003B2D43">
        <w:rPr>
          <w:rFonts w:ascii="Arial" w:hAnsi="Arial" w:cs="Arial"/>
          <w:szCs w:val="24"/>
        </w:rPr>
        <w:t xml:space="preserve"> år</w:t>
      </w:r>
      <w:r w:rsidR="004132DC" w:rsidRPr="003B2D43">
        <w:rPr>
          <w:rFonts w:ascii="Arial" w:hAnsi="Arial" w:cs="Arial"/>
          <w:szCs w:val="24"/>
        </w:rPr>
        <w:t xml:space="preserve"> for </w:t>
      </w:r>
    </w:p>
    <w:p w14:paraId="3203B33F" w14:textId="77777777" w:rsidR="008E7AEF" w:rsidRDefault="00F21380" w:rsidP="004132DC">
      <w:pPr>
        <w:tabs>
          <w:tab w:val="left" w:pos="3375"/>
        </w:tabs>
        <w:jc w:val="left"/>
        <w:rPr>
          <w:rFonts w:ascii="Arial" w:hAnsi="Arial" w:cs="Arial"/>
          <w:szCs w:val="24"/>
        </w:rPr>
      </w:pPr>
      <w:r w:rsidRPr="003B2D43">
        <w:rPr>
          <w:rFonts w:ascii="Arial" w:hAnsi="Arial" w:cs="Arial"/>
          <w:szCs w:val="24"/>
        </w:rPr>
        <w:t xml:space="preserve"> </w:t>
      </w:r>
      <w:sdt>
        <w:sdtPr>
          <w:rPr>
            <w:rFonts w:ascii="Arial" w:hAnsi="Arial" w:cs="Arial"/>
            <w:szCs w:val="24"/>
          </w:rPr>
          <w:id w:val="1895543732"/>
          <w:placeholder>
            <w:docPart w:val="751D5DA0729543CE84FBF341B9960F44"/>
          </w:placeholder>
          <w:showingPlcHdr/>
        </w:sdtPr>
        <w:sdtEndPr/>
        <w:sdtContent>
          <w:r w:rsidR="00D3316C" w:rsidRPr="003B2D43">
            <w:rPr>
              <w:rStyle w:val="Plassholdertekst"/>
              <w:rFonts w:ascii="Arial" w:hAnsi="Arial" w:cs="Arial"/>
            </w:rPr>
            <w:t xml:space="preserve">Leverandørens navn </w:t>
          </w:r>
        </w:sdtContent>
      </w:sdt>
      <w:r w:rsidR="004132DC" w:rsidRPr="003B2D43">
        <w:rPr>
          <w:rFonts w:ascii="Arial" w:hAnsi="Arial" w:cs="Arial"/>
          <w:szCs w:val="24"/>
        </w:rPr>
        <w:tab/>
      </w:r>
      <w:r w:rsidRPr="003B2D43">
        <w:rPr>
          <w:rFonts w:ascii="Arial" w:hAnsi="Arial" w:cs="Arial"/>
          <w:szCs w:val="24"/>
        </w:rPr>
        <w:t xml:space="preserve">i konkurranse </w:t>
      </w:r>
      <w:r w:rsidR="00D30EF1" w:rsidRPr="00D30EF1">
        <w:rPr>
          <w:rFonts w:ascii="Arial" w:hAnsi="Arial" w:cs="Arial"/>
          <w:szCs w:val="24"/>
        </w:rPr>
        <w:t xml:space="preserve">26/01468 Rammeavtale for elektroniske målebrett for fisk. </w:t>
      </w:r>
    </w:p>
    <w:bookmarkEnd w:id="0"/>
    <w:p w14:paraId="5300400B" w14:textId="77777777" w:rsidR="008C2B9B" w:rsidRPr="00003C6A" w:rsidRDefault="008C2B9B" w:rsidP="008C2B9B">
      <w:pPr>
        <w:rPr>
          <w:rFonts w:ascii="Arial" w:hAnsi="Arial" w:cs="Arial"/>
          <w:sz w:val="18"/>
          <w:szCs w:val="18"/>
        </w:rPr>
      </w:pPr>
    </w:p>
    <w:p w14:paraId="4BA5BCC3" w14:textId="77777777" w:rsidR="003B2D43" w:rsidRPr="00003C6A" w:rsidRDefault="003B2D43" w:rsidP="003B2D43">
      <w:pPr>
        <w:ind w:firstLine="284"/>
        <w:rPr>
          <w:rFonts w:ascii="Arial" w:hAnsi="Arial" w:cs="Arial"/>
        </w:rPr>
      </w:pPr>
      <w:r w:rsidRPr="00003C6A">
        <w:rPr>
          <w:rFonts w:ascii="Arial" w:hAnsi="Arial" w:cs="Arial"/>
          <w:color w:val="595959"/>
        </w:rPr>
        <w:t>1.</w:t>
      </w:r>
    </w:p>
    <w:tbl>
      <w:tblPr>
        <w:tblW w:w="13999" w:type="dxa"/>
        <w:tblInd w:w="-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4"/>
        <w:gridCol w:w="1985"/>
        <w:gridCol w:w="8"/>
        <w:gridCol w:w="1976"/>
        <w:gridCol w:w="2031"/>
        <w:gridCol w:w="1947"/>
        <w:gridCol w:w="1947"/>
        <w:gridCol w:w="1871"/>
      </w:tblGrid>
      <w:tr w:rsidR="001F5A5D" w:rsidRPr="00003C6A" w14:paraId="6C725277" w14:textId="77777777" w:rsidTr="001F5A5D">
        <w:trPr>
          <w:trHeight w:val="288"/>
        </w:trPr>
        <w:tc>
          <w:tcPr>
            <w:tcW w:w="6203" w:type="dxa"/>
            <w:gridSpan w:val="4"/>
            <w:tcBorders>
              <w:left w:val="single" w:sz="4" w:space="0" w:color="auto"/>
            </w:tcBorders>
            <w:shd w:val="clear" w:color="auto" w:fill="DBE5F1"/>
            <w:vAlign w:val="center"/>
          </w:tcPr>
          <w:p w14:paraId="30476BB8" w14:textId="77777777" w:rsidR="001F5A5D" w:rsidRPr="00003C6A" w:rsidRDefault="001F5A5D" w:rsidP="00003C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03C6A">
              <w:rPr>
                <w:rFonts w:ascii="Arial" w:hAnsi="Arial" w:cs="Arial"/>
                <w:b/>
                <w:sz w:val="22"/>
                <w:szCs w:val="22"/>
              </w:rPr>
              <w:t>Firma</w:t>
            </w:r>
          </w:p>
        </w:tc>
        <w:tc>
          <w:tcPr>
            <w:tcW w:w="7796" w:type="dxa"/>
            <w:gridSpan w:val="4"/>
            <w:shd w:val="clear" w:color="auto" w:fill="DBE5F1"/>
            <w:vAlign w:val="center"/>
          </w:tcPr>
          <w:p w14:paraId="3EFC3461" w14:textId="77777777" w:rsidR="001F5A5D" w:rsidRPr="00003C6A" w:rsidRDefault="001F5A5D" w:rsidP="00003C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03C6A">
              <w:rPr>
                <w:rFonts w:ascii="Arial" w:hAnsi="Arial" w:cs="Arial"/>
                <w:b/>
                <w:sz w:val="22"/>
                <w:szCs w:val="22"/>
              </w:rPr>
              <w:t>Kontaktperson</w:t>
            </w:r>
          </w:p>
        </w:tc>
      </w:tr>
      <w:tr w:rsidR="001F5A5D" w:rsidRPr="00003C6A" w14:paraId="658E8C7C" w14:textId="77777777" w:rsidTr="001F5A5D">
        <w:trPr>
          <w:trHeight w:val="270"/>
        </w:trPr>
        <w:tc>
          <w:tcPr>
            <w:tcW w:w="2234" w:type="dxa"/>
            <w:tcBorders>
              <w:left w:val="single" w:sz="4" w:space="0" w:color="auto"/>
            </w:tcBorders>
            <w:shd w:val="clear" w:color="auto" w:fill="DBE5F1"/>
            <w:vAlign w:val="center"/>
          </w:tcPr>
          <w:p w14:paraId="78D28847" w14:textId="77777777" w:rsidR="001F5A5D" w:rsidRPr="00003C6A" w:rsidRDefault="001F5A5D" w:rsidP="00840415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eastAsia="Calibri" w:hAnsi="Arial" w:cs="Arial"/>
                <w:bCs/>
                <w:sz w:val="22"/>
                <w:szCs w:val="22"/>
              </w:rPr>
              <w:t>Navn</w:t>
            </w:r>
          </w:p>
        </w:tc>
        <w:tc>
          <w:tcPr>
            <w:tcW w:w="1993" w:type="dxa"/>
            <w:gridSpan w:val="2"/>
            <w:shd w:val="clear" w:color="auto" w:fill="DBE5F1"/>
            <w:vAlign w:val="center"/>
          </w:tcPr>
          <w:p w14:paraId="3FC2FF1C" w14:textId="77777777" w:rsidR="001F5A5D" w:rsidRPr="00003C6A" w:rsidRDefault="001F5A5D" w:rsidP="00840415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eastAsia="Calibri" w:hAnsi="Arial" w:cs="Arial"/>
                <w:bCs/>
                <w:sz w:val="22"/>
                <w:szCs w:val="22"/>
              </w:rPr>
              <w:t>Adresse</w:t>
            </w:r>
          </w:p>
        </w:tc>
        <w:tc>
          <w:tcPr>
            <w:tcW w:w="1976" w:type="dxa"/>
            <w:shd w:val="clear" w:color="auto" w:fill="DBE5F1"/>
            <w:vAlign w:val="center"/>
          </w:tcPr>
          <w:p w14:paraId="36C19DA1" w14:textId="77777777" w:rsidR="001F5A5D" w:rsidRPr="00003C6A" w:rsidRDefault="001F5A5D" w:rsidP="0084041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>Hjemmeside</w:t>
            </w:r>
          </w:p>
        </w:tc>
        <w:tc>
          <w:tcPr>
            <w:tcW w:w="2031" w:type="dxa"/>
            <w:shd w:val="clear" w:color="auto" w:fill="DBE5F1"/>
            <w:vAlign w:val="center"/>
          </w:tcPr>
          <w:p w14:paraId="3CC8F5C4" w14:textId="77777777" w:rsidR="001F5A5D" w:rsidRPr="00003C6A" w:rsidRDefault="001F5A5D" w:rsidP="00840415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eastAsia="Calibri" w:hAnsi="Arial" w:cs="Arial"/>
                <w:bCs/>
                <w:sz w:val="22"/>
                <w:szCs w:val="22"/>
              </w:rPr>
              <w:t>Navn</w:t>
            </w:r>
          </w:p>
        </w:tc>
        <w:tc>
          <w:tcPr>
            <w:tcW w:w="1947" w:type="dxa"/>
            <w:shd w:val="clear" w:color="auto" w:fill="DBE5F1"/>
            <w:vAlign w:val="center"/>
          </w:tcPr>
          <w:p w14:paraId="04893699" w14:textId="77777777" w:rsidR="001F5A5D" w:rsidRPr="00003C6A" w:rsidRDefault="001F5A5D" w:rsidP="00840415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eastAsia="Calibri" w:hAnsi="Arial" w:cs="Arial"/>
                <w:bCs/>
                <w:sz w:val="22"/>
                <w:szCs w:val="22"/>
              </w:rPr>
              <w:t>Tittel / stilling</w:t>
            </w:r>
          </w:p>
        </w:tc>
        <w:tc>
          <w:tcPr>
            <w:tcW w:w="1947" w:type="dxa"/>
            <w:shd w:val="clear" w:color="auto" w:fill="DBE5F1"/>
            <w:vAlign w:val="center"/>
          </w:tcPr>
          <w:p w14:paraId="1F004F9F" w14:textId="77777777" w:rsidR="001F5A5D" w:rsidRPr="00003C6A" w:rsidRDefault="001F5A5D" w:rsidP="00840415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eastAsia="Calibri" w:hAnsi="Arial" w:cs="Arial"/>
                <w:bCs/>
                <w:sz w:val="22"/>
                <w:szCs w:val="22"/>
              </w:rPr>
              <w:t>Telefon / mobil</w:t>
            </w:r>
          </w:p>
        </w:tc>
        <w:tc>
          <w:tcPr>
            <w:tcW w:w="1871" w:type="dxa"/>
            <w:shd w:val="clear" w:color="auto" w:fill="DBE5F1"/>
            <w:vAlign w:val="center"/>
          </w:tcPr>
          <w:p w14:paraId="69FB378A" w14:textId="77777777" w:rsidR="001F5A5D" w:rsidRPr="00003C6A" w:rsidRDefault="001F5A5D" w:rsidP="00840415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eastAsia="Calibri" w:hAnsi="Arial" w:cs="Arial"/>
                <w:bCs/>
                <w:sz w:val="22"/>
                <w:szCs w:val="22"/>
              </w:rPr>
              <w:t>e-post</w:t>
            </w:r>
          </w:p>
        </w:tc>
      </w:tr>
      <w:tr w:rsidR="001F5A5D" w:rsidRPr="00003C6A" w14:paraId="50D43B58" w14:textId="77777777" w:rsidTr="001F5A5D">
        <w:trPr>
          <w:trHeight w:val="454"/>
        </w:trPr>
        <w:tc>
          <w:tcPr>
            <w:tcW w:w="2234" w:type="dxa"/>
            <w:tcBorders>
              <w:left w:val="single" w:sz="4" w:space="0" w:color="auto"/>
            </w:tcBorders>
          </w:tcPr>
          <w:p w14:paraId="28B06BB5" w14:textId="77777777" w:rsidR="001F5A5D" w:rsidRPr="00003C6A" w:rsidRDefault="001F5A5D" w:rsidP="00003C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3" w:type="dxa"/>
            <w:gridSpan w:val="2"/>
          </w:tcPr>
          <w:p w14:paraId="1320BF7F" w14:textId="77777777" w:rsidR="001F5A5D" w:rsidRPr="00003C6A" w:rsidRDefault="001F5A5D" w:rsidP="00003C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6" w:type="dxa"/>
          </w:tcPr>
          <w:p w14:paraId="6A5F1C36" w14:textId="77777777" w:rsidR="001F5A5D" w:rsidRPr="00003C6A" w:rsidRDefault="001F5A5D" w:rsidP="00003C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31" w:type="dxa"/>
          </w:tcPr>
          <w:p w14:paraId="5DCA42D8" w14:textId="77777777" w:rsidR="001F5A5D" w:rsidRPr="00003C6A" w:rsidRDefault="001F5A5D" w:rsidP="00003C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47" w:type="dxa"/>
          </w:tcPr>
          <w:p w14:paraId="337342A5" w14:textId="77777777" w:rsidR="001F5A5D" w:rsidRPr="00003C6A" w:rsidRDefault="001F5A5D" w:rsidP="00003C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47" w:type="dxa"/>
          </w:tcPr>
          <w:p w14:paraId="67D0762D" w14:textId="77777777" w:rsidR="001F5A5D" w:rsidRPr="00003C6A" w:rsidRDefault="001F5A5D" w:rsidP="00003C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1" w:type="dxa"/>
          </w:tcPr>
          <w:p w14:paraId="43528C11" w14:textId="77777777" w:rsidR="001F5A5D" w:rsidRPr="00003C6A" w:rsidRDefault="001F5A5D" w:rsidP="00003C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A5D" w:rsidRPr="00003C6A" w14:paraId="7FBA85BE" w14:textId="77777777" w:rsidTr="001F5A5D">
        <w:trPr>
          <w:trHeight w:val="302"/>
        </w:trPr>
        <w:tc>
          <w:tcPr>
            <w:tcW w:w="13999" w:type="dxa"/>
            <w:gridSpan w:val="8"/>
            <w:tcBorders>
              <w:left w:val="single" w:sz="4" w:space="0" w:color="auto"/>
            </w:tcBorders>
            <w:shd w:val="clear" w:color="auto" w:fill="DBE5F1"/>
            <w:vAlign w:val="center"/>
          </w:tcPr>
          <w:p w14:paraId="78F590A2" w14:textId="77777777" w:rsidR="001F5A5D" w:rsidRPr="00003C6A" w:rsidRDefault="001F5A5D" w:rsidP="00003C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03C6A">
              <w:rPr>
                <w:rFonts w:ascii="Arial" w:hAnsi="Arial" w:cs="Arial"/>
                <w:b/>
                <w:sz w:val="22"/>
                <w:szCs w:val="22"/>
              </w:rPr>
              <w:t>Oppdrag</w:t>
            </w:r>
          </w:p>
        </w:tc>
      </w:tr>
      <w:tr w:rsidR="00A849A4" w:rsidRPr="00003C6A" w14:paraId="265456C8" w14:textId="77777777" w:rsidTr="001542EB">
        <w:trPr>
          <w:trHeight w:val="215"/>
        </w:trPr>
        <w:tc>
          <w:tcPr>
            <w:tcW w:w="2234" w:type="dxa"/>
            <w:tcBorders>
              <w:left w:val="single" w:sz="4" w:space="0" w:color="auto"/>
            </w:tcBorders>
            <w:shd w:val="clear" w:color="auto" w:fill="DBE5F1"/>
            <w:vAlign w:val="center"/>
          </w:tcPr>
          <w:p w14:paraId="31A9C3A2" w14:textId="77777777" w:rsidR="00A849A4" w:rsidRPr="00003C6A" w:rsidRDefault="00A849A4" w:rsidP="00003C6A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eastAsia="Calibri" w:hAnsi="Arial" w:cs="Arial"/>
                <w:bCs/>
                <w:sz w:val="22"/>
                <w:szCs w:val="22"/>
              </w:rPr>
              <w:t>Tidsperiode</w:t>
            </w:r>
          </w:p>
        </w:tc>
        <w:tc>
          <w:tcPr>
            <w:tcW w:w="1985" w:type="dxa"/>
            <w:shd w:val="clear" w:color="auto" w:fill="DBE5F1"/>
            <w:vAlign w:val="center"/>
          </w:tcPr>
          <w:p w14:paraId="58C2F032" w14:textId="77777777" w:rsidR="00A849A4" w:rsidRPr="00003C6A" w:rsidRDefault="00A849A4" w:rsidP="00003C6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>Verdi</w:t>
            </w:r>
          </w:p>
        </w:tc>
        <w:tc>
          <w:tcPr>
            <w:tcW w:w="9780" w:type="dxa"/>
            <w:gridSpan w:val="6"/>
            <w:shd w:val="clear" w:color="auto" w:fill="DBE5F1"/>
            <w:vAlign w:val="center"/>
          </w:tcPr>
          <w:p w14:paraId="49859FE8" w14:textId="77777777" w:rsidR="00A849A4" w:rsidRPr="00003C6A" w:rsidRDefault="00A849A4" w:rsidP="00003C6A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eastAsia="Calibri" w:hAnsi="Arial" w:cs="Arial"/>
                <w:bCs/>
                <w:sz w:val="22"/>
                <w:szCs w:val="22"/>
              </w:rPr>
              <w:t>Beskrivelse av oppdraget</w:t>
            </w:r>
            <w:r>
              <w:rPr>
                <w:rFonts w:ascii="Arial" w:eastAsia="Calibri" w:hAnsi="Arial" w:cs="Arial"/>
                <w:bCs/>
                <w:sz w:val="22"/>
                <w:szCs w:val="22"/>
              </w:rPr>
              <w:t>, og hvordan dette er relevant for denne anskaffelsen</w:t>
            </w:r>
          </w:p>
        </w:tc>
      </w:tr>
      <w:tr w:rsidR="00A849A4" w:rsidRPr="00003C6A" w14:paraId="48E51EF5" w14:textId="77777777" w:rsidTr="00244B83">
        <w:trPr>
          <w:trHeight w:val="454"/>
        </w:trPr>
        <w:tc>
          <w:tcPr>
            <w:tcW w:w="2234" w:type="dxa"/>
            <w:tcBorders>
              <w:left w:val="single" w:sz="4" w:space="0" w:color="auto"/>
            </w:tcBorders>
          </w:tcPr>
          <w:p w14:paraId="0C9205C9" w14:textId="77777777" w:rsidR="00A849A4" w:rsidRPr="00003C6A" w:rsidRDefault="00A849A4" w:rsidP="00003C6A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F49C4D" w14:textId="77777777" w:rsidR="00A849A4" w:rsidRPr="00003C6A" w:rsidRDefault="00A849A4" w:rsidP="00003C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</w:tcPr>
          <w:p w14:paraId="3B1D1D39" w14:textId="77777777" w:rsidR="00A849A4" w:rsidRPr="00003C6A" w:rsidRDefault="00A849A4" w:rsidP="00003C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80" w:type="dxa"/>
            <w:gridSpan w:val="6"/>
          </w:tcPr>
          <w:p w14:paraId="66F6F915" w14:textId="77777777" w:rsidR="00A849A4" w:rsidRPr="00003C6A" w:rsidRDefault="00A849A4" w:rsidP="00003C6A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BE919E" w14:textId="77777777" w:rsidR="00A849A4" w:rsidRPr="00003C6A" w:rsidRDefault="00A849A4" w:rsidP="00003C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8E17E90" w14:textId="77777777" w:rsidR="00003C6A" w:rsidRDefault="00003C6A" w:rsidP="003B2D43">
      <w:pPr>
        <w:ind w:firstLine="284"/>
        <w:rPr>
          <w:rFonts w:ascii="Arial" w:hAnsi="Arial" w:cs="Arial"/>
        </w:rPr>
      </w:pPr>
    </w:p>
    <w:p w14:paraId="1DC120D3" w14:textId="77777777" w:rsidR="00003C6A" w:rsidRDefault="00003C6A" w:rsidP="003B2D43">
      <w:pPr>
        <w:ind w:firstLine="284"/>
        <w:rPr>
          <w:rFonts w:ascii="Arial" w:hAnsi="Arial" w:cs="Arial"/>
        </w:rPr>
      </w:pPr>
    </w:p>
    <w:p w14:paraId="1514EF35" w14:textId="77777777" w:rsidR="00003C6A" w:rsidRDefault="00003C6A" w:rsidP="003B2D43">
      <w:pPr>
        <w:ind w:firstLine="284"/>
        <w:rPr>
          <w:rFonts w:ascii="Arial" w:hAnsi="Arial" w:cs="Arial"/>
        </w:rPr>
      </w:pPr>
    </w:p>
    <w:p w14:paraId="5F2992B4" w14:textId="77777777" w:rsidR="00003C6A" w:rsidRDefault="00003C6A" w:rsidP="003B2D43">
      <w:pPr>
        <w:ind w:firstLine="284"/>
        <w:rPr>
          <w:rFonts w:ascii="Arial" w:hAnsi="Arial" w:cs="Arial"/>
        </w:rPr>
      </w:pPr>
    </w:p>
    <w:p w14:paraId="58EDE40C" w14:textId="77777777" w:rsidR="001F5A5D" w:rsidRDefault="001F5A5D" w:rsidP="00D30EF1">
      <w:pPr>
        <w:rPr>
          <w:rFonts w:ascii="Arial" w:hAnsi="Arial" w:cs="Arial"/>
        </w:rPr>
      </w:pPr>
    </w:p>
    <w:p w14:paraId="39528656" w14:textId="77777777" w:rsidR="003B2D43" w:rsidRDefault="003B2D43" w:rsidP="003B2D43">
      <w:pPr>
        <w:ind w:firstLine="284"/>
        <w:rPr>
          <w:rFonts w:ascii="Arial" w:hAnsi="Arial" w:cs="Arial"/>
        </w:rPr>
      </w:pPr>
      <w:r w:rsidRPr="00003C6A">
        <w:rPr>
          <w:rFonts w:ascii="Arial" w:hAnsi="Arial" w:cs="Arial"/>
        </w:rPr>
        <w:lastRenderedPageBreak/>
        <w:t>2.</w:t>
      </w:r>
    </w:p>
    <w:tbl>
      <w:tblPr>
        <w:tblW w:w="13999" w:type="dxa"/>
        <w:tblInd w:w="-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4"/>
        <w:gridCol w:w="1985"/>
        <w:gridCol w:w="8"/>
        <w:gridCol w:w="1976"/>
        <w:gridCol w:w="2031"/>
        <w:gridCol w:w="1947"/>
        <w:gridCol w:w="1947"/>
        <w:gridCol w:w="1871"/>
      </w:tblGrid>
      <w:tr w:rsidR="00A849A4" w:rsidRPr="00003C6A" w14:paraId="16953772" w14:textId="77777777" w:rsidTr="0039390A">
        <w:trPr>
          <w:trHeight w:val="288"/>
        </w:trPr>
        <w:tc>
          <w:tcPr>
            <w:tcW w:w="6203" w:type="dxa"/>
            <w:gridSpan w:val="4"/>
            <w:tcBorders>
              <w:left w:val="single" w:sz="4" w:space="0" w:color="auto"/>
            </w:tcBorders>
            <w:shd w:val="clear" w:color="auto" w:fill="DBE5F1"/>
            <w:vAlign w:val="center"/>
          </w:tcPr>
          <w:p w14:paraId="2DF87340" w14:textId="77777777" w:rsidR="00A849A4" w:rsidRPr="00003C6A" w:rsidRDefault="00A849A4" w:rsidP="0039390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03C6A">
              <w:rPr>
                <w:rFonts w:ascii="Arial" w:hAnsi="Arial" w:cs="Arial"/>
                <w:b/>
                <w:sz w:val="22"/>
                <w:szCs w:val="22"/>
              </w:rPr>
              <w:t>Firma</w:t>
            </w:r>
          </w:p>
        </w:tc>
        <w:tc>
          <w:tcPr>
            <w:tcW w:w="7796" w:type="dxa"/>
            <w:gridSpan w:val="4"/>
            <w:shd w:val="clear" w:color="auto" w:fill="DBE5F1"/>
            <w:vAlign w:val="center"/>
          </w:tcPr>
          <w:p w14:paraId="2F6A2835" w14:textId="77777777" w:rsidR="00A849A4" w:rsidRPr="00003C6A" w:rsidRDefault="00A849A4" w:rsidP="0039390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03C6A">
              <w:rPr>
                <w:rFonts w:ascii="Arial" w:hAnsi="Arial" w:cs="Arial"/>
                <w:b/>
                <w:sz w:val="22"/>
                <w:szCs w:val="22"/>
              </w:rPr>
              <w:t>Kontaktperson</w:t>
            </w:r>
          </w:p>
        </w:tc>
      </w:tr>
      <w:tr w:rsidR="00A849A4" w:rsidRPr="00003C6A" w14:paraId="4D810B1E" w14:textId="77777777" w:rsidTr="0039390A">
        <w:trPr>
          <w:trHeight w:val="270"/>
        </w:trPr>
        <w:tc>
          <w:tcPr>
            <w:tcW w:w="2234" w:type="dxa"/>
            <w:tcBorders>
              <w:left w:val="single" w:sz="4" w:space="0" w:color="auto"/>
            </w:tcBorders>
            <w:shd w:val="clear" w:color="auto" w:fill="DBE5F1"/>
            <w:vAlign w:val="center"/>
          </w:tcPr>
          <w:p w14:paraId="757CE11C" w14:textId="77777777" w:rsidR="00A849A4" w:rsidRPr="00003C6A" w:rsidRDefault="00A849A4" w:rsidP="0039390A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eastAsia="Calibri" w:hAnsi="Arial" w:cs="Arial"/>
                <w:bCs/>
                <w:sz w:val="22"/>
                <w:szCs w:val="22"/>
              </w:rPr>
              <w:t>Navn</w:t>
            </w:r>
          </w:p>
        </w:tc>
        <w:tc>
          <w:tcPr>
            <w:tcW w:w="1993" w:type="dxa"/>
            <w:gridSpan w:val="2"/>
            <w:shd w:val="clear" w:color="auto" w:fill="DBE5F1"/>
            <w:vAlign w:val="center"/>
          </w:tcPr>
          <w:p w14:paraId="52D4E110" w14:textId="77777777" w:rsidR="00A849A4" w:rsidRPr="00003C6A" w:rsidRDefault="00A849A4" w:rsidP="0039390A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eastAsia="Calibri" w:hAnsi="Arial" w:cs="Arial"/>
                <w:bCs/>
                <w:sz w:val="22"/>
                <w:szCs w:val="22"/>
              </w:rPr>
              <w:t>Adresse</w:t>
            </w:r>
          </w:p>
        </w:tc>
        <w:tc>
          <w:tcPr>
            <w:tcW w:w="1976" w:type="dxa"/>
            <w:shd w:val="clear" w:color="auto" w:fill="DBE5F1"/>
            <w:vAlign w:val="center"/>
          </w:tcPr>
          <w:p w14:paraId="4BCB003F" w14:textId="77777777" w:rsidR="00A849A4" w:rsidRPr="00003C6A" w:rsidRDefault="00A849A4" w:rsidP="0039390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>Hjemmeside</w:t>
            </w:r>
          </w:p>
        </w:tc>
        <w:tc>
          <w:tcPr>
            <w:tcW w:w="2031" w:type="dxa"/>
            <w:shd w:val="clear" w:color="auto" w:fill="DBE5F1"/>
            <w:vAlign w:val="center"/>
          </w:tcPr>
          <w:p w14:paraId="45D55E22" w14:textId="77777777" w:rsidR="00A849A4" w:rsidRPr="00003C6A" w:rsidRDefault="00A849A4" w:rsidP="0039390A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eastAsia="Calibri" w:hAnsi="Arial" w:cs="Arial"/>
                <w:bCs/>
                <w:sz w:val="22"/>
                <w:szCs w:val="22"/>
              </w:rPr>
              <w:t>Navn</w:t>
            </w:r>
          </w:p>
        </w:tc>
        <w:tc>
          <w:tcPr>
            <w:tcW w:w="1947" w:type="dxa"/>
            <w:shd w:val="clear" w:color="auto" w:fill="DBE5F1"/>
            <w:vAlign w:val="center"/>
          </w:tcPr>
          <w:p w14:paraId="258911C0" w14:textId="77777777" w:rsidR="00A849A4" w:rsidRPr="00003C6A" w:rsidRDefault="00A849A4" w:rsidP="0039390A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eastAsia="Calibri" w:hAnsi="Arial" w:cs="Arial"/>
                <w:bCs/>
                <w:sz w:val="22"/>
                <w:szCs w:val="22"/>
              </w:rPr>
              <w:t>Tittel / stilling</w:t>
            </w:r>
          </w:p>
        </w:tc>
        <w:tc>
          <w:tcPr>
            <w:tcW w:w="1947" w:type="dxa"/>
            <w:shd w:val="clear" w:color="auto" w:fill="DBE5F1"/>
            <w:vAlign w:val="center"/>
          </w:tcPr>
          <w:p w14:paraId="167AAC99" w14:textId="77777777" w:rsidR="00A849A4" w:rsidRPr="00003C6A" w:rsidRDefault="00A849A4" w:rsidP="0039390A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eastAsia="Calibri" w:hAnsi="Arial" w:cs="Arial"/>
                <w:bCs/>
                <w:sz w:val="22"/>
                <w:szCs w:val="22"/>
              </w:rPr>
              <w:t>Telefon / mobil</w:t>
            </w:r>
          </w:p>
        </w:tc>
        <w:tc>
          <w:tcPr>
            <w:tcW w:w="1871" w:type="dxa"/>
            <w:shd w:val="clear" w:color="auto" w:fill="DBE5F1"/>
            <w:vAlign w:val="center"/>
          </w:tcPr>
          <w:p w14:paraId="7B3C25BF" w14:textId="77777777" w:rsidR="00A849A4" w:rsidRPr="00003C6A" w:rsidRDefault="00A849A4" w:rsidP="0039390A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eastAsia="Calibri" w:hAnsi="Arial" w:cs="Arial"/>
                <w:bCs/>
                <w:sz w:val="22"/>
                <w:szCs w:val="22"/>
              </w:rPr>
              <w:t>e-post</w:t>
            </w:r>
          </w:p>
        </w:tc>
      </w:tr>
      <w:tr w:rsidR="00A849A4" w:rsidRPr="00003C6A" w14:paraId="319FB7C2" w14:textId="77777777" w:rsidTr="0039390A">
        <w:trPr>
          <w:trHeight w:val="454"/>
        </w:trPr>
        <w:tc>
          <w:tcPr>
            <w:tcW w:w="2234" w:type="dxa"/>
            <w:tcBorders>
              <w:left w:val="single" w:sz="4" w:space="0" w:color="auto"/>
            </w:tcBorders>
          </w:tcPr>
          <w:p w14:paraId="6A946C1E" w14:textId="77777777" w:rsidR="00A849A4" w:rsidRPr="00003C6A" w:rsidRDefault="00A849A4" w:rsidP="003939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3" w:type="dxa"/>
            <w:gridSpan w:val="2"/>
          </w:tcPr>
          <w:p w14:paraId="5B049C27" w14:textId="77777777" w:rsidR="00A849A4" w:rsidRPr="00003C6A" w:rsidRDefault="00A849A4" w:rsidP="003939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6" w:type="dxa"/>
          </w:tcPr>
          <w:p w14:paraId="5AE77B87" w14:textId="77777777" w:rsidR="00A849A4" w:rsidRPr="00003C6A" w:rsidRDefault="00A849A4" w:rsidP="003939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31" w:type="dxa"/>
          </w:tcPr>
          <w:p w14:paraId="7D7AD171" w14:textId="77777777" w:rsidR="00A849A4" w:rsidRPr="00003C6A" w:rsidRDefault="00A849A4" w:rsidP="003939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47" w:type="dxa"/>
          </w:tcPr>
          <w:p w14:paraId="6BC1CF5D" w14:textId="77777777" w:rsidR="00A849A4" w:rsidRPr="00003C6A" w:rsidRDefault="00A849A4" w:rsidP="003939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47" w:type="dxa"/>
          </w:tcPr>
          <w:p w14:paraId="053D119C" w14:textId="77777777" w:rsidR="00A849A4" w:rsidRPr="00003C6A" w:rsidRDefault="00A849A4" w:rsidP="003939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1" w:type="dxa"/>
          </w:tcPr>
          <w:p w14:paraId="12D933AA" w14:textId="77777777" w:rsidR="00A849A4" w:rsidRPr="00003C6A" w:rsidRDefault="00A849A4" w:rsidP="003939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49A4" w:rsidRPr="00003C6A" w14:paraId="17FACCD9" w14:textId="77777777" w:rsidTr="0039390A">
        <w:trPr>
          <w:trHeight w:val="302"/>
        </w:trPr>
        <w:tc>
          <w:tcPr>
            <w:tcW w:w="13999" w:type="dxa"/>
            <w:gridSpan w:val="8"/>
            <w:tcBorders>
              <w:left w:val="single" w:sz="4" w:space="0" w:color="auto"/>
            </w:tcBorders>
            <w:shd w:val="clear" w:color="auto" w:fill="DBE5F1"/>
            <w:vAlign w:val="center"/>
          </w:tcPr>
          <w:p w14:paraId="57594D64" w14:textId="77777777" w:rsidR="00A849A4" w:rsidRPr="00003C6A" w:rsidRDefault="00A849A4" w:rsidP="0039390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03C6A">
              <w:rPr>
                <w:rFonts w:ascii="Arial" w:hAnsi="Arial" w:cs="Arial"/>
                <w:b/>
                <w:sz w:val="22"/>
                <w:szCs w:val="22"/>
              </w:rPr>
              <w:t>Oppdrag</w:t>
            </w:r>
          </w:p>
        </w:tc>
      </w:tr>
      <w:tr w:rsidR="00A849A4" w:rsidRPr="00003C6A" w14:paraId="52D7A95D" w14:textId="77777777" w:rsidTr="0039390A">
        <w:trPr>
          <w:trHeight w:val="215"/>
        </w:trPr>
        <w:tc>
          <w:tcPr>
            <w:tcW w:w="2234" w:type="dxa"/>
            <w:tcBorders>
              <w:left w:val="single" w:sz="4" w:space="0" w:color="auto"/>
            </w:tcBorders>
            <w:shd w:val="clear" w:color="auto" w:fill="DBE5F1"/>
            <w:vAlign w:val="center"/>
          </w:tcPr>
          <w:p w14:paraId="0B915A4E" w14:textId="77777777" w:rsidR="00A849A4" w:rsidRPr="00003C6A" w:rsidRDefault="00A849A4" w:rsidP="0039390A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eastAsia="Calibri" w:hAnsi="Arial" w:cs="Arial"/>
                <w:bCs/>
                <w:sz w:val="22"/>
                <w:szCs w:val="22"/>
              </w:rPr>
              <w:t>Tidsperiode</w:t>
            </w:r>
          </w:p>
        </w:tc>
        <w:tc>
          <w:tcPr>
            <w:tcW w:w="1985" w:type="dxa"/>
            <w:shd w:val="clear" w:color="auto" w:fill="DBE5F1"/>
            <w:vAlign w:val="center"/>
          </w:tcPr>
          <w:p w14:paraId="62422206" w14:textId="77777777" w:rsidR="00A849A4" w:rsidRPr="00003C6A" w:rsidRDefault="00A849A4" w:rsidP="0039390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>Verdi</w:t>
            </w:r>
          </w:p>
        </w:tc>
        <w:tc>
          <w:tcPr>
            <w:tcW w:w="9780" w:type="dxa"/>
            <w:gridSpan w:val="6"/>
            <w:shd w:val="clear" w:color="auto" w:fill="DBE5F1"/>
            <w:vAlign w:val="center"/>
          </w:tcPr>
          <w:p w14:paraId="1E202928" w14:textId="77777777" w:rsidR="00A849A4" w:rsidRPr="00003C6A" w:rsidRDefault="00A849A4" w:rsidP="0039390A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eastAsia="Calibri" w:hAnsi="Arial" w:cs="Arial"/>
                <w:bCs/>
                <w:sz w:val="22"/>
                <w:szCs w:val="22"/>
              </w:rPr>
              <w:t>Beskrivelse av oppdraget</w:t>
            </w:r>
            <w:r>
              <w:rPr>
                <w:rFonts w:ascii="Arial" w:eastAsia="Calibri" w:hAnsi="Arial" w:cs="Arial"/>
                <w:bCs/>
                <w:sz w:val="22"/>
                <w:szCs w:val="22"/>
              </w:rPr>
              <w:t>, og hvordan dette er relevant for denne anskaffelsen</w:t>
            </w:r>
          </w:p>
        </w:tc>
      </w:tr>
      <w:tr w:rsidR="00A849A4" w:rsidRPr="00003C6A" w14:paraId="44784D48" w14:textId="77777777" w:rsidTr="0039390A">
        <w:trPr>
          <w:trHeight w:val="454"/>
        </w:trPr>
        <w:tc>
          <w:tcPr>
            <w:tcW w:w="2234" w:type="dxa"/>
            <w:tcBorders>
              <w:left w:val="single" w:sz="4" w:space="0" w:color="auto"/>
            </w:tcBorders>
          </w:tcPr>
          <w:p w14:paraId="368939B7" w14:textId="77777777" w:rsidR="00A849A4" w:rsidRPr="00003C6A" w:rsidRDefault="00A849A4" w:rsidP="0039390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77EEA8" w14:textId="77777777" w:rsidR="00A849A4" w:rsidRPr="00003C6A" w:rsidRDefault="00A849A4" w:rsidP="003939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</w:tcPr>
          <w:p w14:paraId="190B8052" w14:textId="77777777" w:rsidR="00A849A4" w:rsidRPr="00003C6A" w:rsidRDefault="00A849A4" w:rsidP="003939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80" w:type="dxa"/>
            <w:gridSpan w:val="6"/>
          </w:tcPr>
          <w:p w14:paraId="694682BB" w14:textId="77777777" w:rsidR="00A849A4" w:rsidRPr="00003C6A" w:rsidRDefault="00A849A4" w:rsidP="0039390A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1241EF" w14:textId="77777777" w:rsidR="00A849A4" w:rsidRPr="00003C6A" w:rsidRDefault="00A849A4" w:rsidP="003939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639ACBB" w14:textId="77777777" w:rsidR="008C2B9B" w:rsidRPr="00003C6A" w:rsidRDefault="008C2B9B" w:rsidP="008C2B9B">
      <w:pPr>
        <w:rPr>
          <w:rFonts w:ascii="Arial" w:hAnsi="Arial" w:cs="Arial"/>
          <w:u w:val="single"/>
        </w:rPr>
      </w:pPr>
    </w:p>
    <w:p w14:paraId="7DA45926" w14:textId="77777777" w:rsidR="004132DC" w:rsidRDefault="003B2D43" w:rsidP="003B2D43">
      <w:pPr>
        <w:ind w:firstLine="284"/>
        <w:rPr>
          <w:rFonts w:ascii="Arial" w:hAnsi="Arial" w:cs="Arial"/>
        </w:rPr>
      </w:pPr>
      <w:r w:rsidRPr="00003C6A">
        <w:rPr>
          <w:rFonts w:ascii="Arial" w:hAnsi="Arial" w:cs="Arial"/>
        </w:rPr>
        <w:t>3.</w:t>
      </w:r>
    </w:p>
    <w:tbl>
      <w:tblPr>
        <w:tblW w:w="14033" w:type="dxa"/>
        <w:tblInd w:w="-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985"/>
        <w:gridCol w:w="8"/>
        <w:gridCol w:w="1976"/>
        <w:gridCol w:w="2031"/>
        <w:gridCol w:w="1947"/>
        <w:gridCol w:w="1947"/>
        <w:gridCol w:w="1871"/>
      </w:tblGrid>
      <w:tr w:rsidR="00A849A4" w:rsidRPr="00003C6A" w14:paraId="2ADB9F3E" w14:textId="77777777" w:rsidTr="0039390A">
        <w:trPr>
          <w:trHeight w:val="272"/>
        </w:trPr>
        <w:tc>
          <w:tcPr>
            <w:tcW w:w="6237" w:type="dxa"/>
            <w:gridSpan w:val="4"/>
            <w:tcBorders>
              <w:left w:val="single" w:sz="4" w:space="0" w:color="auto"/>
            </w:tcBorders>
            <w:shd w:val="clear" w:color="auto" w:fill="DBE5F1"/>
            <w:vAlign w:val="center"/>
          </w:tcPr>
          <w:p w14:paraId="24FCF121" w14:textId="77777777" w:rsidR="00A849A4" w:rsidRPr="00003C6A" w:rsidRDefault="00A849A4" w:rsidP="0039390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03C6A">
              <w:rPr>
                <w:rFonts w:ascii="Arial" w:hAnsi="Arial" w:cs="Arial"/>
                <w:b/>
                <w:sz w:val="22"/>
                <w:szCs w:val="22"/>
              </w:rPr>
              <w:t>Firma</w:t>
            </w:r>
          </w:p>
        </w:tc>
        <w:tc>
          <w:tcPr>
            <w:tcW w:w="7796" w:type="dxa"/>
            <w:gridSpan w:val="4"/>
            <w:shd w:val="clear" w:color="auto" w:fill="DBE5F1"/>
            <w:vAlign w:val="center"/>
          </w:tcPr>
          <w:p w14:paraId="16BB4F3D" w14:textId="77777777" w:rsidR="00A849A4" w:rsidRPr="00003C6A" w:rsidRDefault="00A849A4" w:rsidP="0039390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03C6A">
              <w:rPr>
                <w:rFonts w:ascii="Arial" w:hAnsi="Arial" w:cs="Arial"/>
                <w:b/>
                <w:sz w:val="22"/>
                <w:szCs w:val="22"/>
              </w:rPr>
              <w:t>Kontaktperson</w:t>
            </w:r>
          </w:p>
        </w:tc>
      </w:tr>
      <w:tr w:rsidR="00A849A4" w:rsidRPr="00003C6A" w14:paraId="28D2C13B" w14:textId="77777777" w:rsidTr="0039390A">
        <w:trPr>
          <w:trHeight w:val="270"/>
        </w:trPr>
        <w:tc>
          <w:tcPr>
            <w:tcW w:w="2268" w:type="dxa"/>
            <w:tcBorders>
              <w:left w:val="single" w:sz="4" w:space="0" w:color="auto"/>
            </w:tcBorders>
            <w:shd w:val="clear" w:color="auto" w:fill="DBE5F1"/>
            <w:vAlign w:val="center"/>
          </w:tcPr>
          <w:p w14:paraId="4678DD52" w14:textId="77777777" w:rsidR="00A849A4" w:rsidRPr="00003C6A" w:rsidRDefault="00A849A4" w:rsidP="0039390A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eastAsia="Calibri" w:hAnsi="Arial" w:cs="Arial"/>
                <w:bCs/>
                <w:sz w:val="22"/>
                <w:szCs w:val="22"/>
              </w:rPr>
              <w:t>Navn</w:t>
            </w:r>
          </w:p>
        </w:tc>
        <w:tc>
          <w:tcPr>
            <w:tcW w:w="1993" w:type="dxa"/>
            <w:gridSpan w:val="2"/>
            <w:shd w:val="clear" w:color="auto" w:fill="DBE5F1"/>
            <w:vAlign w:val="center"/>
          </w:tcPr>
          <w:p w14:paraId="25CF7DCA" w14:textId="77777777" w:rsidR="00A849A4" w:rsidRPr="00003C6A" w:rsidRDefault="00A849A4" w:rsidP="0039390A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eastAsia="Calibri" w:hAnsi="Arial" w:cs="Arial"/>
                <w:bCs/>
                <w:sz w:val="22"/>
                <w:szCs w:val="22"/>
              </w:rPr>
              <w:t>Adresse</w:t>
            </w:r>
          </w:p>
        </w:tc>
        <w:tc>
          <w:tcPr>
            <w:tcW w:w="1976" w:type="dxa"/>
            <w:shd w:val="clear" w:color="auto" w:fill="DBE5F1"/>
            <w:vAlign w:val="center"/>
          </w:tcPr>
          <w:p w14:paraId="2419708C" w14:textId="77777777" w:rsidR="00A849A4" w:rsidRPr="00003C6A" w:rsidRDefault="00A849A4" w:rsidP="0039390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>Hjemmeside</w:t>
            </w:r>
          </w:p>
        </w:tc>
        <w:tc>
          <w:tcPr>
            <w:tcW w:w="2031" w:type="dxa"/>
            <w:shd w:val="clear" w:color="auto" w:fill="DBE5F1"/>
            <w:vAlign w:val="center"/>
          </w:tcPr>
          <w:p w14:paraId="7EFF6D3E" w14:textId="77777777" w:rsidR="00A849A4" w:rsidRPr="00003C6A" w:rsidRDefault="00A849A4" w:rsidP="0039390A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eastAsia="Calibri" w:hAnsi="Arial" w:cs="Arial"/>
                <w:bCs/>
                <w:sz w:val="22"/>
                <w:szCs w:val="22"/>
              </w:rPr>
              <w:t>Navn</w:t>
            </w:r>
          </w:p>
        </w:tc>
        <w:tc>
          <w:tcPr>
            <w:tcW w:w="1947" w:type="dxa"/>
            <w:shd w:val="clear" w:color="auto" w:fill="DBE5F1"/>
            <w:vAlign w:val="center"/>
          </w:tcPr>
          <w:p w14:paraId="280EE12E" w14:textId="77777777" w:rsidR="00A849A4" w:rsidRPr="00003C6A" w:rsidRDefault="00A849A4" w:rsidP="0039390A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eastAsia="Calibri" w:hAnsi="Arial" w:cs="Arial"/>
                <w:bCs/>
                <w:sz w:val="22"/>
                <w:szCs w:val="22"/>
              </w:rPr>
              <w:t>Tittel / stilling</w:t>
            </w:r>
          </w:p>
        </w:tc>
        <w:tc>
          <w:tcPr>
            <w:tcW w:w="1947" w:type="dxa"/>
            <w:shd w:val="clear" w:color="auto" w:fill="DBE5F1"/>
            <w:vAlign w:val="center"/>
          </w:tcPr>
          <w:p w14:paraId="5DE16CB6" w14:textId="77777777" w:rsidR="00A849A4" w:rsidRPr="00003C6A" w:rsidRDefault="00A849A4" w:rsidP="0039390A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eastAsia="Calibri" w:hAnsi="Arial" w:cs="Arial"/>
                <w:bCs/>
                <w:sz w:val="22"/>
                <w:szCs w:val="22"/>
              </w:rPr>
              <w:t>Telefon / mobil</w:t>
            </w:r>
          </w:p>
        </w:tc>
        <w:tc>
          <w:tcPr>
            <w:tcW w:w="1871" w:type="dxa"/>
            <w:shd w:val="clear" w:color="auto" w:fill="DBE5F1"/>
            <w:vAlign w:val="center"/>
          </w:tcPr>
          <w:p w14:paraId="2C147B81" w14:textId="77777777" w:rsidR="00A849A4" w:rsidRPr="00003C6A" w:rsidRDefault="00A849A4" w:rsidP="0039390A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eastAsia="Calibri" w:hAnsi="Arial" w:cs="Arial"/>
                <w:bCs/>
                <w:sz w:val="22"/>
                <w:szCs w:val="22"/>
              </w:rPr>
              <w:t>e-post</w:t>
            </w:r>
          </w:p>
        </w:tc>
      </w:tr>
      <w:tr w:rsidR="00A849A4" w:rsidRPr="00003C6A" w14:paraId="3B69D753" w14:textId="77777777" w:rsidTr="0039390A">
        <w:trPr>
          <w:trHeight w:val="454"/>
        </w:trPr>
        <w:tc>
          <w:tcPr>
            <w:tcW w:w="2268" w:type="dxa"/>
            <w:tcBorders>
              <w:left w:val="single" w:sz="4" w:space="0" w:color="auto"/>
            </w:tcBorders>
          </w:tcPr>
          <w:p w14:paraId="384BC535" w14:textId="77777777" w:rsidR="00A849A4" w:rsidRPr="00003C6A" w:rsidRDefault="00A849A4" w:rsidP="003939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3" w:type="dxa"/>
            <w:gridSpan w:val="2"/>
          </w:tcPr>
          <w:p w14:paraId="4DD954C0" w14:textId="77777777" w:rsidR="00A849A4" w:rsidRPr="00003C6A" w:rsidRDefault="00A849A4" w:rsidP="003939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6" w:type="dxa"/>
          </w:tcPr>
          <w:p w14:paraId="25952311" w14:textId="77777777" w:rsidR="00A849A4" w:rsidRPr="00003C6A" w:rsidRDefault="00A849A4" w:rsidP="003939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31" w:type="dxa"/>
          </w:tcPr>
          <w:p w14:paraId="656F0A6E" w14:textId="77777777" w:rsidR="00A849A4" w:rsidRPr="00003C6A" w:rsidRDefault="00A849A4" w:rsidP="003939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47" w:type="dxa"/>
          </w:tcPr>
          <w:p w14:paraId="6FF01432" w14:textId="77777777" w:rsidR="00A849A4" w:rsidRPr="00003C6A" w:rsidRDefault="00A849A4" w:rsidP="003939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47" w:type="dxa"/>
          </w:tcPr>
          <w:p w14:paraId="6843B421" w14:textId="77777777" w:rsidR="00A849A4" w:rsidRPr="00003C6A" w:rsidRDefault="00A849A4" w:rsidP="003939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1" w:type="dxa"/>
          </w:tcPr>
          <w:p w14:paraId="08623A79" w14:textId="77777777" w:rsidR="00A849A4" w:rsidRPr="00003C6A" w:rsidRDefault="00A849A4" w:rsidP="003939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49A4" w:rsidRPr="00003C6A" w14:paraId="65864788" w14:textId="77777777" w:rsidTr="0039390A">
        <w:trPr>
          <w:trHeight w:val="302"/>
        </w:trPr>
        <w:tc>
          <w:tcPr>
            <w:tcW w:w="14033" w:type="dxa"/>
            <w:gridSpan w:val="8"/>
            <w:tcBorders>
              <w:left w:val="single" w:sz="4" w:space="0" w:color="auto"/>
            </w:tcBorders>
            <w:shd w:val="clear" w:color="auto" w:fill="DBE5F1"/>
            <w:vAlign w:val="center"/>
          </w:tcPr>
          <w:p w14:paraId="66765ACD" w14:textId="77777777" w:rsidR="00A849A4" w:rsidRPr="00003C6A" w:rsidRDefault="00A849A4" w:rsidP="0039390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03C6A">
              <w:rPr>
                <w:rFonts w:ascii="Arial" w:hAnsi="Arial" w:cs="Arial"/>
                <w:b/>
                <w:sz w:val="22"/>
                <w:szCs w:val="22"/>
              </w:rPr>
              <w:t>Oppdrag</w:t>
            </w:r>
          </w:p>
        </w:tc>
      </w:tr>
      <w:tr w:rsidR="00A849A4" w:rsidRPr="00003C6A" w14:paraId="5C61300B" w14:textId="77777777" w:rsidTr="0039390A">
        <w:trPr>
          <w:trHeight w:val="215"/>
        </w:trPr>
        <w:tc>
          <w:tcPr>
            <w:tcW w:w="2268" w:type="dxa"/>
            <w:tcBorders>
              <w:left w:val="single" w:sz="4" w:space="0" w:color="auto"/>
            </w:tcBorders>
            <w:shd w:val="clear" w:color="auto" w:fill="DBE5F1"/>
            <w:vAlign w:val="center"/>
          </w:tcPr>
          <w:p w14:paraId="6B731D2C" w14:textId="77777777" w:rsidR="00A849A4" w:rsidRPr="00003C6A" w:rsidRDefault="00A849A4" w:rsidP="0039390A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eastAsia="Calibri" w:hAnsi="Arial" w:cs="Arial"/>
                <w:bCs/>
                <w:sz w:val="22"/>
                <w:szCs w:val="22"/>
              </w:rPr>
              <w:t>Tidsperiode</w:t>
            </w:r>
          </w:p>
        </w:tc>
        <w:tc>
          <w:tcPr>
            <w:tcW w:w="1985" w:type="dxa"/>
            <w:shd w:val="clear" w:color="auto" w:fill="DBE5F1"/>
            <w:vAlign w:val="center"/>
          </w:tcPr>
          <w:p w14:paraId="3A3308FC" w14:textId="77777777" w:rsidR="00A849A4" w:rsidRPr="00003C6A" w:rsidRDefault="00A849A4" w:rsidP="0039390A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eastAsia="Calibri" w:hAnsi="Arial" w:cs="Arial"/>
                <w:bCs/>
                <w:sz w:val="22"/>
                <w:szCs w:val="22"/>
              </w:rPr>
              <w:t>Omfang</w:t>
            </w:r>
          </w:p>
        </w:tc>
        <w:tc>
          <w:tcPr>
            <w:tcW w:w="1984" w:type="dxa"/>
            <w:gridSpan w:val="2"/>
            <w:shd w:val="clear" w:color="auto" w:fill="DBE5F1"/>
            <w:vAlign w:val="center"/>
          </w:tcPr>
          <w:p w14:paraId="52EC89E1" w14:textId="77777777" w:rsidR="00A849A4" w:rsidRPr="00003C6A" w:rsidRDefault="00A849A4" w:rsidP="0039390A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eastAsia="Calibri" w:hAnsi="Arial" w:cs="Arial"/>
                <w:bCs/>
                <w:sz w:val="22"/>
                <w:szCs w:val="22"/>
              </w:rPr>
              <w:t>Verdi</w:t>
            </w:r>
          </w:p>
        </w:tc>
        <w:tc>
          <w:tcPr>
            <w:tcW w:w="7796" w:type="dxa"/>
            <w:gridSpan w:val="4"/>
            <w:shd w:val="clear" w:color="auto" w:fill="DBE5F1"/>
            <w:vAlign w:val="center"/>
          </w:tcPr>
          <w:p w14:paraId="577270E0" w14:textId="77777777" w:rsidR="00A849A4" w:rsidRPr="00003C6A" w:rsidRDefault="00A849A4" w:rsidP="0039390A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eastAsia="Calibri" w:hAnsi="Arial" w:cs="Arial"/>
                <w:bCs/>
                <w:sz w:val="22"/>
                <w:szCs w:val="22"/>
              </w:rPr>
              <w:t>Beskrivelse av oppdraget</w:t>
            </w:r>
          </w:p>
        </w:tc>
      </w:tr>
      <w:tr w:rsidR="00A849A4" w:rsidRPr="00003C6A" w14:paraId="52D32A8A" w14:textId="77777777" w:rsidTr="0039390A">
        <w:trPr>
          <w:trHeight w:val="454"/>
        </w:trPr>
        <w:tc>
          <w:tcPr>
            <w:tcW w:w="2268" w:type="dxa"/>
            <w:tcBorders>
              <w:left w:val="single" w:sz="4" w:space="0" w:color="auto"/>
            </w:tcBorders>
          </w:tcPr>
          <w:p w14:paraId="177CFAB4" w14:textId="77777777" w:rsidR="00A849A4" w:rsidRPr="00003C6A" w:rsidRDefault="00A849A4" w:rsidP="0039390A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AA83AA" w14:textId="77777777" w:rsidR="00A849A4" w:rsidRPr="00003C6A" w:rsidRDefault="00A849A4" w:rsidP="003939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</w:tcPr>
          <w:p w14:paraId="1889D40C" w14:textId="77777777" w:rsidR="00A849A4" w:rsidRPr="00003C6A" w:rsidRDefault="00A849A4" w:rsidP="003939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gridSpan w:val="2"/>
          </w:tcPr>
          <w:p w14:paraId="7A98882D" w14:textId="77777777" w:rsidR="00A849A4" w:rsidRPr="00003C6A" w:rsidRDefault="00A849A4" w:rsidP="0039390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AD32EA" w14:textId="77777777" w:rsidR="00A849A4" w:rsidRPr="00003C6A" w:rsidRDefault="00A849A4" w:rsidP="003939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96" w:type="dxa"/>
            <w:gridSpan w:val="4"/>
          </w:tcPr>
          <w:p w14:paraId="37870B8E" w14:textId="77777777" w:rsidR="00A849A4" w:rsidRPr="00003C6A" w:rsidRDefault="00A849A4" w:rsidP="003939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A13D5D0" w14:textId="77777777" w:rsidR="00581058" w:rsidRPr="00003C6A" w:rsidRDefault="00581058" w:rsidP="008C2B9B">
      <w:pPr>
        <w:rPr>
          <w:rFonts w:ascii="Arial" w:hAnsi="Arial" w:cs="Arial"/>
        </w:rPr>
      </w:pPr>
    </w:p>
    <w:sectPr w:rsidR="00581058" w:rsidRPr="00003C6A" w:rsidSect="00A6249F">
      <w:headerReference w:type="default" r:id="rId11"/>
      <w:footerReference w:type="default" r:id="rId12"/>
      <w:headerReference w:type="first" r:id="rId13"/>
      <w:type w:val="continuous"/>
      <w:pgSz w:w="16840" w:h="11907" w:orient="landscape" w:code="9"/>
      <w:pgMar w:top="1418" w:right="601" w:bottom="1418" w:left="851" w:header="851" w:footer="454" w:gutter="0"/>
      <w:pgNumType w:start="1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797C7" w14:textId="77777777" w:rsidR="00E57B01" w:rsidRDefault="00E57B01">
      <w:r>
        <w:separator/>
      </w:r>
    </w:p>
  </w:endnote>
  <w:endnote w:type="continuationSeparator" w:id="0">
    <w:p w14:paraId="43E03CB6" w14:textId="77777777" w:rsidR="00E57B01" w:rsidRDefault="00E57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1FECA" w14:textId="77777777" w:rsidR="00277D1D" w:rsidRDefault="00277D1D" w:rsidP="00277D1D">
    <w:pPr>
      <w:pStyle w:val="Bunntekst"/>
      <w:spacing w:before="0"/>
      <w:rPr>
        <w:szCs w:val="18"/>
      </w:rPr>
    </w:pPr>
    <w:r>
      <w:rPr>
        <w:rFonts w:ascii="Calibri" w:hAnsi="Calibri" w:cs="Arial"/>
        <w:color w:val="7F7F7F"/>
        <w:sz w:val="22"/>
        <w:szCs w:val="22"/>
      </w:rPr>
      <w:tab/>
    </w:r>
    <w:r>
      <w:rPr>
        <w:rFonts w:ascii="Calibri" w:hAnsi="Calibri" w:cs="Arial"/>
        <w:color w:val="7F7F7F"/>
        <w:sz w:val="22"/>
        <w:szCs w:val="22"/>
      </w:rPr>
      <w:tab/>
    </w:r>
    <w:r>
      <w:rPr>
        <w:rFonts w:ascii="Calibri" w:hAnsi="Calibri" w:cs="Arial"/>
        <w:color w:val="7F7F7F"/>
        <w:sz w:val="22"/>
        <w:szCs w:val="22"/>
      </w:rPr>
      <w:tab/>
    </w:r>
    <w:r>
      <w:rPr>
        <w:rFonts w:ascii="Calibri" w:hAnsi="Calibri" w:cs="Arial"/>
        <w:color w:val="7F7F7F"/>
        <w:sz w:val="22"/>
        <w:szCs w:val="22"/>
      </w:rPr>
      <w:tab/>
    </w:r>
    <w:r>
      <w:rPr>
        <w:rFonts w:ascii="Calibri" w:hAnsi="Calibri" w:cs="Arial"/>
        <w:color w:val="7F7F7F"/>
        <w:sz w:val="22"/>
        <w:szCs w:val="22"/>
      </w:rPr>
      <w:tab/>
    </w:r>
    <w:r>
      <w:rPr>
        <w:rFonts w:ascii="Calibri" w:hAnsi="Calibri" w:cs="Arial"/>
        <w:color w:val="7F7F7F"/>
        <w:sz w:val="22"/>
        <w:szCs w:val="22"/>
      </w:rPr>
      <w:tab/>
    </w:r>
    <w:r>
      <w:rPr>
        <w:rFonts w:ascii="Calibri" w:hAnsi="Calibri" w:cs="Arial"/>
        <w:color w:val="7F7F7F"/>
        <w:sz w:val="22"/>
        <w:szCs w:val="22"/>
      </w:rPr>
      <w:tab/>
    </w:r>
  </w:p>
  <w:p w14:paraId="59F87AA6" w14:textId="77777777" w:rsidR="00277D1D" w:rsidRDefault="00277D1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6D6CE" w14:textId="77777777" w:rsidR="00E57B01" w:rsidRDefault="00E57B01">
      <w:r>
        <w:separator/>
      </w:r>
    </w:p>
  </w:footnote>
  <w:footnote w:type="continuationSeparator" w:id="0">
    <w:p w14:paraId="45E6AF24" w14:textId="77777777" w:rsidR="00E57B01" w:rsidRDefault="00E57B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175" w:type="dxa"/>
      <w:tblInd w:w="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88"/>
      <w:gridCol w:w="11061"/>
      <w:gridCol w:w="2126"/>
    </w:tblGrid>
    <w:tr w:rsidR="001F5A5D" w:rsidRPr="007E14E4" w14:paraId="2D691FF9" w14:textId="77777777" w:rsidTr="001F5A5D">
      <w:trPr>
        <w:cantSplit/>
        <w:trHeight w:val="963"/>
      </w:trPr>
      <w:tc>
        <w:tcPr>
          <w:tcW w:w="988" w:type="dxa"/>
          <w:tcBorders>
            <w:top w:val="single" w:sz="12" w:space="0" w:color="auto"/>
            <w:bottom w:val="single" w:sz="6" w:space="0" w:color="auto"/>
            <w:right w:val="nil"/>
          </w:tcBorders>
          <w:vAlign w:val="center"/>
        </w:tcPr>
        <w:p w14:paraId="676CA672" w14:textId="77777777" w:rsidR="001F5A5D" w:rsidRDefault="001F5A5D" w:rsidP="004132DC">
          <w:pPr>
            <w:spacing w:before="80" w:after="80"/>
            <w:jc w:val="center"/>
            <w:rPr>
              <w:b/>
              <w:sz w:val="28"/>
            </w:rPr>
          </w:pPr>
          <w:r w:rsidRPr="00A426FD"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6FAFE285" wp14:editId="4991F8DC">
                <wp:simplePos x="0" y="0"/>
                <wp:positionH relativeFrom="margin">
                  <wp:posOffset>15240</wp:posOffset>
                </wp:positionH>
                <wp:positionV relativeFrom="paragraph">
                  <wp:posOffset>26035</wp:posOffset>
                </wp:positionV>
                <wp:extent cx="495300" cy="495300"/>
                <wp:effectExtent l="0" t="0" r="0" b="0"/>
                <wp:wrapNone/>
                <wp:docPr id="11" name="Picture 11" descr="HI%20logo%20farger%20engels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I%20logo%20farger%20engels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53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color w:val="000080"/>
              <w:sz w:val="28"/>
            </w:rPr>
            <w:fldChar w:fldCharType="begin"/>
          </w:r>
          <w:r>
            <w:rPr>
              <w:b/>
              <w:color w:val="000080"/>
              <w:sz w:val="28"/>
            </w:rPr>
            <w:instrText xml:space="preserve">  \* MERGEFORMAT </w:instrText>
          </w:r>
          <w:r>
            <w:rPr>
              <w:b/>
              <w:color w:val="000080"/>
              <w:sz w:val="28"/>
            </w:rPr>
            <w:fldChar w:fldCharType="end"/>
          </w:r>
        </w:p>
      </w:tc>
      <w:tc>
        <w:tcPr>
          <w:tcW w:w="13187" w:type="dxa"/>
          <w:gridSpan w:val="2"/>
          <w:tcBorders>
            <w:top w:val="single" w:sz="12" w:space="0" w:color="auto"/>
            <w:left w:val="nil"/>
            <w:bottom w:val="single" w:sz="6" w:space="0" w:color="auto"/>
            <w:right w:val="single" w:sz="12" w:space="0" w:color="auto"/>
          </w:tcBorders>
          <w:vAlign w:val="center"/>
        </w:tcPr>
        <w:p w14:paraId="4E3A4B57" w14:textId="77777777" w:rsidR="001F5A5D" w:rsidRPr="00D25EAD" w:rsidRDefault="001F5A5D" w:rsidP="004132DC">
          <w:pPr>
            <w:pStyle w:val="EKtopptekst"/>
            <w:rPr>
              <w:rFonts w:ascii="Arial" w:hAnsi="Arial" w:cs="Arial"/>
              <w:sz w:val="36"/>
              <w:szCs w:val="36"/>
            </w:rPr>
          </w:pPr>
          <w:r w:rsidRPr="00D25EAD">
            <w:rPr>
              <w:rFonts w:ascii="Arial" w:hAnsi="Arial" w:cs="Arial"/>
              <w:color w:val="000080"/>
              <w:sz w:val="36"/>
              <w:szCs w:val="36"/>
            </w:rPr>
            <w:fldChar w:fldCharType="begin" w:fldLock="1"/>
          </w:r>
          <w:r w:rsidRPr="00D25EAD">
            <w:rPr>
              <w:rFonts w:ascii="Arial" w:hAnsi="Arial" w:cs="Arial"/>
              <w:color w:val="000080"/>
              <w:sz w:val="36"/>
              <w:szCs w:val="36"/>
            </w:rPr>
            <w:instrText>DOCPROPERTY EK_Bedriftsnavn \*charformat</w:instrText>
          </w:r>
          <w:r w:rsidRPr="00D25EAD">
            <w:rPr>
              <w:rFonts w:ascii="Arial" w:hAnsi="Arial" w:cs="Arial"/>
              <w:color w:val="000080"/>
              <w:sz w:val="36"/>
              <w:szCs w:val="36"/>
            </w:rPr>
            <w:fldChar w:fldCharType="separate"/>
          </w:r>
          <w:r w:rsidRPr="00D25EAD">
            <w:rPr>
              <w:rFonts w:ascii="Arial" w:hAnsi="Arial" w:cs="Arial"/>
              <w:color w:val="000080"/>
              <w:sz w:val="36"/>
              <w:szCs w:val="36"/>
            </w:rPr>
            <w:t>Havforskningsinstituttet</w:t>
          </w:r>
          <w:r w:rsidRPr="00D25EAD">
            <w:rPr>
              <w:rFonts w:ascii="Arial" w:hAnsi="Arial" w:cs="Arial"/>
              <w:color w:val="000080"/>
              <w:sz w:val="36"/>
              <w:szCs w:val="36"/>
            </w:rPr>
            <w:fldChar w:fldCharType="end"/>
          </w:r>
        </w:p>
      </w:tc>
    </w:tr>
    <w:tr w:rsidR="001F5A5D" w14:paraId="51C91BFD" w14:textId="77777777" w:rsidTr="001F5A5D">
      <w:trPr>
        <w:cantSplit/>
        <w:trHeight w:val="438"/>
      </w:trPr>
      <w:tc>
        <w:tcPr>
          <w:tcW w:w="14175" w:type="dxa"/>
          <w:gridSpan w:val="3"/>
          <w:tcBorders>
            <w:top w:val="single" w:sz="6" w:space="0" w:color="auto"/>
            <w:bottom w:val="single" w:sz="6" w:space="0" w:color="auto"/>
            <w:right w:val="single" w:sz="12" w:space="0" w:color="auto"/>
          </w:tcBorders>
        </w:tcPr>
        <w:p w14:paraId="34FC655B" w14:textId="77777777" w:rsidR="001F5A5D" w:rsidRPr="003B2D43" w:rsidRDefault="001F5A5D" w:rsidP="004132DC">
          <w:pPr>
            <w:pStyle w:val="EKtopptekst"/>
            <w:rPr>
              <w:rFonts w:ascii="Verdana" w:hAnsi="Verdana"/>
              <w:b w:val="0"/>
              <w:color w:val="000080"/>
              <w:sz w:val="28"/>
              <w:szCs w:val="28"/>
            </w:rPr>
          </w:pPr>
          <w:r w:rsidRPr="003B2D43">
            <w:rPr>
              <w:rFonts w:ascii="Verdana" w:hAnsi="Verdana"/>
              <w:color w:val="000080"/>
              <w:sz w:val="28"/>
              <w:szCs w:val="28"/>
            </w:rPr>
            <w:fldChar w:fldCharType="begin" w:fldLock="1"/>
          </w:r>
          <w:r w:rsidRPr="003B2D43">
            <w:rPr>
              <w:rFonts w:ascii="Verdana" w:hAnsi="Verdana"/>
              <w:color w:val="000080"/>
              <w:sz w:val="28"/>
              <w:szCs w:val="28"/>
            </w:rPr>
            <w:instrText>DOCPROPERTY EK_DokTittel \*charformat</w:instrText>
          </w:r>
          <w:r w:rsidRPr="003B2D43">
            <w:rPr>
              <w:rFonts w:ascii="Verdana" w:hAnsi="Verdana"/>
              <w:color w:val="000080"/>
              <w:sz w:val="28"/>
              <w:szCs w:val="28"/>
            </w:rPr>
            <w:fldChar w:fldCharType="separate"/>
          </w:r>
          <w:r w:rsidRPr="003B2D43">
            <w:rPr>
              <w:rFonts w:ascii="Verdana" w:hAnsi="Verdana"/>
              <w:color w:val="000080"/>
              <w:sz w:val="28"/>
              <w:szCs w:val="28"/>
            </w:rPr>
            <w:t xml:space="preserve">Vedlegg 3 - referanseskjema </w:t>
          </w:r>
          <w:r w:rsidRPr="003B2D43">
            <w:rPr>
              <w:rFonts w:ascii="Verdana" w:hAnsi="Verdana"/>
              <w:color w:val="000080"/>
              <w:sz w:val="28"/>
              <w:szCs w:val="28"/>
            </w:rPr>
            <w:fldChar w:fldCharType="end"/>
          </w:r>
        </w:p>
      </w:tc>
    </w:tr>
    <w:tr w:rsidR="001F5A5D" w14:paraId="2349F0A2" w14:textId="77777777" w:rsidTr="001F5A5D">
      <w:tblPrEx>
        <w:tblCellMar>
          <w:left w:w="56" w:type="dxa"/>
          <w:right w:w="56" w:type="dxa"/>
        </w:tblCellMar>
      </w:tblPrEx>
      <w:trPr>
        <w:cantSplit/>
        <w:trHeight w:val="485"/>
      </w:trPr>
      <w:tc>
        <w:tcPr>
          <w:tcW w:w="12049" w:type="dxa"/>
          <w:gridSpan w:val="2"/>
          <w:tcBorders>
            <w:top w:val="nil"/>
            <w:bottom w:val="single" w:sz="12" w:space="0" w:color="auto"/>
            <w:right w:val="single" w:sz="6" w:space="0" w:color="auto"/>
          </w:tcBorders>
          <w:vAlign w:val="center"/>
        </w:tcPr>
        <w:p w14:paraId="2B43A123" w14:textId="77777777" w:rsidR="001F5A5D" w:rsidRPr="003B2D43" w:rsidRDefault="001F5A5D" w:rsidP="004132DC">
          <w:pPr>
            <w:pStyle w:val="EKtopptekst"/>
            <w:spacing w:before="0" w:after="0"/>
            <w:jc w:val="left"/>
            <w:rPr>
              <w:rFonts w:ascii="Verdana" w:hAnsi="Verdana"/>
              <w:b w:val="0"/>
              <w:color w:val="000080"/>
              <w:szCs w:val="24"/>
            </w:rPr>
          </w:pPr>
          <w:r w:rsidRPr="003B2D43">
            <w:rPr>
              <w:rFonts w:ascii="Verdana" w:hAnsi="Verdana"/>
              <w:b w:val="0"/>
              <w:color w:val="000080"/>
              <w:szCs w:val="24"/>
            </w:rPr>
            <w:t xml:space="preserve">Saksnr. </w:t>
          </w:r>
          <w:r w:rsidR="00D30EF1" w:rsidRPr="00D30EF1">
            <w:rPr>
              <w:rFonts w:ascii="Verdana" w:hAnsi="Verdana"/>
              <w:b w:val="0"/>
              <w:color w:val="000080"/>
              <w:szCs w:val="24"/>
            </w:rPr>
            <w:t>26/01468</w:t>
          </w:r>
        </w:p>
      </w:tc>
      <w:tc>
        <w:tcPr>
          <w:tcW w:w="2126" w:type="dxa"/>
          <w:tcBorders>
            <w:top w:val="nil"/>
            <w:left w:val="single" w:sz="6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5C898897" w14:textId="77777777" w:rsidR="001F5A5D" w:rsidRPr="003B2D43" w:rsidRDefault="001F5A5D" w:rsidP="004132DC">
          <w:pPr>
            <w:pStyle w:val="EKtopptekst"/>
            <w:spacing w:before="0" w:after="0"/>
            <w:jc w:val="left"/>
            <w:rPr>
              <w:rFonts w:ascii="Verdana" w:hAnsi="Verdana"/>
              <w:b w:val="0"/>
              <w:sz w:val="20"/>
            </w:rPr>
          </w:pPr>
          <w:r w:rsidRPr="003B2D43">
            <w:rPr>
              <w:rFonts w:ascii="Verdana" w:hAnsi="Verdana"/>
              <w:b w:val="0"/>
              <w:color w:val="000080"/>
              <w:szCs w:val="24"/>
            </w:rPr>
            <w:t xml:space="preserve">Side: </w:t>
          </w:r>
          <w:r w:rsidRPr="003B2D43">
            <w:rPr>
              <w:rFonts w:ascii="Verdana" w:hAnsi="Verdana"/>
              <w:b w:val="0"/>
              <w:color w:val="000080"/>
              <w:szCs w:val="24"/>
            </w:rPr>
            <w:fldChar w:fldCharType="begin"/>
          </w:r>
          <w:r w:rsidRPr="003B2D43">
            <w:rPr>
              <w:rFonts w:ascii="Verdana" w:hAnsi="Verdana"/>
              <w:b w:val="0"/>
              <w:color w:val="000080"/>
              <w:szCs w:val="24"/>
            </w:rPr>
            <w:instrText xml:space="preserve">PAGE </w:instrText>
          </w:r>
          <w:r w:rsidRPr="003B2D43">
            <w:rPr>
              <w:rFonts w:ascii="Verdana" w:hAnsi="Verdana"/>
              <w:b w:val="0"/>
              <w:color w:val="000080"/>
              <w:szCs w:val="24"/>
            </w:rPr>
            <w:fldChar w:fldCharType="separate"/>
          </w:r>
          <w:r>
            <w:rPr>
              <w:rFonts w:ascii="Verdana" w:hAnsi="Verdana"/>
              <w:b w:val="0"/>
              <w:noProof/>
              <w:color w:val="000080"/>
              <w:szCs w:val="24"/>
            </w:rPr>
            <w:t>4</w:t>
          </w:r>
          <w:r w:rsidRPr="003B2D43">
            <w:rPr>
              <w:rFonts w:ascii="Verdana" w:hAnsi="Verdana"/>
              <w:b w:val="0"/>
              <w:color w:val="000080"/>
              <w:szCs w:val="24"/>
            </w:rPr>
            <w:fldChar w:fldCharType="end"/>
          </w:r>
          <w:r w:rsidRPr="003B2D43">
            <w:rPr>
              <w:rFonts w:ascii="Verdana" w:hAnsi="Verdana"/>
              <w:b w:val="0"/>
              <w:color w:val="000080"/>
              <w:szCs w:val="24"/>
            </w:rPr>
            <w:t xml:space="preserve"> av </w:t>
          </w:r>
          <w:r w:rsidRPr="003B2D43">
            <w:rPr>
              <w:rFonts w:ascii="Verdana" w:hAnsi="Verdana"/>
              <w:b w:val="0"/>
              <w:color w:val="000080"/>
              <w:szCs w:val="24"/>
            </w:rPr>
            <w:fldChar w:fldCharType="begin"/>
          </w:r>
          <w:r w:rsidRPr="003B2D43">
            <w:rPr>
              <w:rFonts w:ascii="Verdana" w:hAnsi="Verdana"/>
              <w:b w:val="0"/>
              <w:color w:val="000080"/>
              <w:szCs w:val="24"/>
            </w:rPr>
            <w:instrText>NUMPAGES</w:instrText>
          </w:r>
          <w:r w:rsidRPr="003B2D43">
            <w:rPr>
              <w:rFonts w:ascii="Verdana" w:hAnsi="Verdana"/>
              <w:b w:val="0"/>
              <w:color w:val="000080"/>
              <w:szCs w:val="24"/>
            </w:rPr>
            <w:fldChar w:fldCharType="separate"/>
          </w:r>
          <w:r>
            <w:rPr>
              <w:rFonts w:ascii="Verdana" w:hAnsi="Verdana"/>
              <w:b w:val="0"/>
              <w:noProof/>
              <w:color w:val="000080"/>
              <w:szCs w:val="24"/>
            </w:rPr>
            <w:t>4</w:t>
          </w:r>
          <w:r w:rsidRPr="003B2D43">
            <w:rPr>
              <w:rFonts w:ascii="Verdana" w:hAnsi="Verdana"/>
              <w:b w:val="0"/>
              <w:color w:val="000080"/>
              <w:szCs w:val="24"/>
            </w:rPr>
            <w:fldChar w:fldCharType="end"/>
          </w:r>
        </w:p>
      </w:tc>
    </w:tr>
  </w:tbl>
  <w:p w14:paraId="66A14047" w14:textId="77777777" w:rsidR="006D0FA0" w:rsidRDefault="006D0FA0" w:rsidP="004132DC">
    <w:pPr>
      <w:ind w:firstLine="70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241" w:type="dxa"/>
      <w:tblInd w:w="7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88"/>
      <w:gridCol w:w="10408"/>
      <w:gridCol w:w="2845"/>
    </w:tblGrid>
    <w:tr w:rsidR="00614BF3" w:rsidRPr="007E14E4" w14:paraId="08297CC5" w14:textId="77777777" w:rsidTr="00830FA5">
      <w:trPr>
        <w:cantSplit/>
        <w:trHeight w:val="985"/>
      </w:trPr>
      <w:tc>
        <w:tcPr>
          <w:tcW w:w="988" w:type="dxa"/>
          <w:vAlign w:val="center"/>
        </w:tcPr>
        <w:p w14:paraId="31C8685C" w14:textId="77777777" w:rsidR="00614BF3" w:rsidRDefault="00830FA5" w:rsidP="00DC1110">
          <w:pPr>
            <w:spacing w:before="80" w:after="80"/>
            <w:jc w:val="center"/>
            <w:rPr>
              <w:b/>
              <w:sz w:val="28"/>
            </w:rPr>
          </w:pPr>
          <w:r w:rsidRPr="00A426FD"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0004E32C" wp14:editId="568BBAE4">
                <wp:simplePos x="0" y="0"/>
                <wp:positionH relativeFrom="margin">
                  <wp:posOffset>15240</wp:posOffset>
                </wp:positionH>
                <wp:positionV relativeFrom="paragraph">
                  <wp:posOffset>-28575</wp:posOffset>
                </wp:positionV>
                <wp:extent cx="495300" cy="495300"/>
                <wp:effectExtent l="0" t="0" r="0" b="0"/>
                <wp:wrapNone/>
                <wp:docPr id="3" name="Picture 11" descr="HI%20logo%20farger%20engels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I%20logo%20farger%20engels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53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14BF3">
            <w:rPr>
              <w:b/>
              <w:color w:val="000080"/>
              <w:sz w:val="28"/>
            </w:rPr>
            <w:fldChar w:fldCharType="begin"/>
          </w:r>
          <w:r w:rsidR="00614BF3">
            <w:rPr>
              <w:b/>
              <w:color w:val="000080"/>
              <w:sz w:val="28"/>
            </w:rPr>
            <w:instrText xml:space="preserve">  \* MERGEFORMAT </w:instrText>
          </w:r>
          <w:r w:rsidR="00614BF3">
            <w:rPr>
              <w:b/>
              <w:color w:val="000080"/>
              <w:sz w:val="28"/>
            </w:rPr>
            <w:fldChar w:fldCharType="end"/>
          </w:r>
        </w:p>
      </w:tc>
      <w:tc>
        <w:tcPr>
          <w:tcW w:w="13253" w:type="dxa"/>
          <w:gridSpan w:val="2"/>
          <w:vAlign w:val="center"/>
        </w:tcPr>
        <w:p w14:paraId="705857B4" w14:textId="77777777" w:rsidR="00614BF3" w:rsidRPr="00830FA5" w:rsidRDefault="00614BF3" w:rsidP="00542308">
          <w:pPr>
            <w:pStyle w:val="EKtopptekst"/>
            <w:rPr>
              <w:rFonts w:asciiTheme="minorHAnsi" w:hAnsiTheme="minorHAnsi" w:cstheme="minorHAnsi"/>
              <w:sz w:val="36"/>
              <w:szCs w:val="36"/>
            </w:rPr>
          </w:pPr>
          <w:r w:rsidRPr="00830FA5">
            <w:rPr>
              <w:rFonts w:asciiTheme="minorHAnsi" w:hAnsiTheme="minorHAnsi" w:cstheme="minorHAnsi"/>
              <w:color w:val="000080"/>
              <w:sz w:val="36"/>
              <w:szCs w:val="36"/>
            </w:rPr>
            <w:fldChar w:fldCharType="begin" w:fldLock="1"/>
          </w:r>
          <w:r w:rsidRPr="00830FA5">
            <w:rPr>
              <w:rFonts w:asciiTheme="minorHAnsi" w:hAnsiTheme="minorHAnsi" w:cstheme="minorHAnsi"/>
              <w:color w:val="000080"/>
              <w:sz w:val="36"/>
              <w:szCs w:val="36"/>
            </w:rPr>
            <w:instrText>DOCPROPERTY EK_Bedriftsnavn \*charformat</w:instrText>
          </w:r>
          <w:r w:rsidRPr="00830FA5">
            <w:rPr>
              <w:rFonts w:asciiTheme="minorHAnsi" w:hAnsiTheme="minorHAnsi" w:cstheme="minorHAnsi"/>
              <w:color w:val="000080"/>
              <w:sz w:val="36"/>
              <w:szCs w:val="36"/>
            </w:rPr>
            <w:fldChar w:fldCharType="separate"/>
          </w:r>
          <w:r w:rsidRPr="00830FA5">
            <w:rPr>
              <w:rFonts w:asciiTheme="minorHAnsi" w:hAnsiTheme="minorHAnsi" w:cstheme="minorHAnsi"/>
              <w:color w:val="000080"/>
              <w:sz w:val="36"/>
              <w:szCs w:val="36"/>
            </w:rPr>
            <w:t>Havforskningsinstituttet</w:t>
          </w:r>
          <w:r w:rsidRPr="00830FA5">
            <w:rPr>
              <w:rFonts w:asciiTheme="minorHAnsi" w:hAnsiTheme="minorHAnsi" w:cstheme="minorHAnsi"/>
              <w:color w:val="000080"/>
              <w:sz w:val="36"/>
              <w:szCs w:val="36"/>
            </w:rPr>
            <w:fldChar w:fldCharType="end"/>
          </w:r>
        </w:p>
      </w:tc>
    </w:tr>
    <w:tr w:rsidR="007E0391" w14:paraId="4B21C6DB" w14:textId="77777777" w:rsidTr="00E669D0">
      <w:trPr>
        <w:cantSplit/>
        <w:trHeight w:val="438"/>
      </w:trPr>
      <w:tc>
        <w:tcPr>
          <w:tcW w:w="14241" w:type="dxa"/>
          <w:gridSpan w:val="3"/>
        </w:tcPr>
        <w:p w14:paraId="3AA44617" w14:textId="77777777" w:rsidR="007E0391" w:rsidRPr="0085533D" w:rsidRDefault="007E0391" w:rsidP="009374BD">
          <w:pPr>
            <w:pStyle w:val="EKtopptekst"/>
            <w:rPr>
              <w:rFonts w:ascii="Verdana" w:hAnsi="Verdana"/>
              <w:b w:val="0"/>
              <w:color w:val="000080"/>
              <w:sz w:val="28"/>
              <w:szCs w:val="28"/>
            </w:rPr>
          </w:pPr>
          <w:r w:rsidRPr="0085533D">
            <w:rPr>
              <w:rFonts w:ascii="Verdana" w:hAnsi="Verdana"/>
              <w:color w:val="000080"/>
              <w:sz w:val="28"/>
              <w:szCs w:val="28"/>
            </w:rPr>
            <w:fldChar w:fldCharType="begin" w:fldLock="1"/>
          </w:r>
          <w:r w:rsidRPr="0085533D">
            <w:rPr>
              <w:rFonts w:ascii="Verdana" w:hAnsi="Verdana"/>
              <w:color w:val="000080"/>
              <w:sz w:val="28"/>
              <w:szCs w:val="28"/>
            </w:rPr>
            <w:instrText>DOCPROPERTY EK_DokTittel \*charformat</w:instrText>
          </w:r>
          <w:r w:rsidRPr="0085533D">
            <w:rPr>
              <w:rFonts w:ascii="Verdana" w:hAnsi="Verdana"/>
              <w:color w:val="000080"/>
              <w:sz w:val="28"/>
              <w:szCs w:val="28"/>
            </w:rPr>
            <w:fldChar w:fldCharType="separate"/>
          </w:r>
          <w:r w:rsidRPr="0085533D">
            <w:rPr>
              <w:rFonts w:ascii="Verdana" w:hAnsi="Verdana"/>
              <w:color w:val="000080"/>
              <w:sz w:val="28"/>
              <w:szCs w:val="28"/>
            </w:rPr>
            <w:t xml:space="preserve">Vedlegg </w:t>
          </w:r>
          <w:r w:rsidR="00C43887">
            <w:rPr>
              <w:rFonts w:ascii="Verdana" w:hAnsi="Verdana"/>
              <w:color w:val="000080"/>
              <w:sz w:val="28"/>
              <w:szCs w:val="28"/>
            </w:rPr>
            <w:t>2</w:t>
          </w:r>
          <w:r w:rsidRPr="0085533D">
            <w:rPr>
              <w:rFonts w:ascii="Verdana" w:hAnsi="Verdana"/>
              <w:color w:val="000080"/>
              <w:sz w:val="28"/>
              <w:szCs w:val="28"/>
            </w:rPr>
            <w:t xml:space="preserve"> - </w:t>
          </w:r>
          <w:r w:rsidR="00C43887">
            <w:rPr>
              <w:rFonts w:ascii="Verdana" w:hAnsi="Verdana"/>
              <w:color w:val="000080"/>
              <w:sz w:val="28"/>
              <w:szCs w:val="28"/>
            </w:rPr>
            <w:t>R</w:t>
          </w:r>
          <w:r w:rsidRPr="0085533D">
            <w:rPr>
              <w:rFonts w:ascii="Verdana" w:hAnsi="Verdana"/>
              <w:color w:val="000080"/>
              <w:sz w:val="28"/>
              <w:szCs w:val="28"/>
            </w:rPr>
            <w:t xml:space="preserve">eferanseskjema </w:t>
          </w:r>
          <w:r w:rsidRPr="0085533D">
            <w:rPr>
              <w:rFonts w:ascii="Verdana" w:hAnsi="Verdana"/>
              <w:color w:val="000080"/>
              <w:sz w:val="28"/>
              <w:szCs w:val="28"/>
            </w:rPr>
            <w:fldChar w:fldCharType="end"/>
          </w:r>
        </w:p>
      </w:tc>
    </w:tr>
    <w:tr w:rsidR="00614BF3" w14:paraId="23E3E0D9" w14:textId="77777777" w:rsidTr="007E0391">
      <w:tblPrEx>
        <w:tblCellMar>
          <w:left w:w="56" w:type="dxa"/>
          <w:right w:w="56" w:type="dxa"/>
        </w:tblCellMar>
      </w:tblPrEx>
      <w:trPr>
        <w:cantSplit/>
        <w:trHeight w:val="485"/>
      </w:trPr>
      <w:tc>
        <w:tcPr>
          <w:tcW w:w="11396" w:type="dxa"/>
          <w:gridSpan w:val="2"/>
          <w:vAlign w:val="center"/>
        </w:tcPr>
        <w:p w14:paraId="69D6ABFA" w14:textId="77777777" w:rsidR="00614BF3" w:rsidRPr="00C06CC6" w:rsidRDefault="00614BF3" w:rsidP="00F21380">
          <w:pPr>
            <w:pStyle w:val="EKtopptekst"/>
            <w:spacing w:before="0" w:after="0"/>
            <w:jc w:val="left"/>
            <w:rPr>
              <w:rFonts w:ascii="Verdana" w:hAnsi="Verdana"/>
              <w:b w:val="0"/>
              <w:color w:val="000080"/>
              <w:sz w:val="22"/>
              <w:szCs w:val="22"/>
            </w:rPr>
          </w:pPr>
          <w:r w:rsidRPr="00C06CC6">
            <w:rPr>
              <w:rFonts w:ascii="Verdana" w:hAnsi="Verdana"/>
              <w:b w:val="0"/>
              <w:color w:val="000080"/>
              <w:sz w:val="22"/>
              <w:szCs w:val="22"/>
            </w:rPr>
            <w:t xml:space="preserve">Saksnr. </w:t>
          </w:r>
          <w:r w:rsidR="00D30EF1" w:rsidRPr="00D30EF1">
            <w:rPr>
              <w:rFonts w:ascii="Verdana" w:hAnsi="Verdana"/>
              <w:b w:val="0"/>
              <w:color w:val="000080"/>
              <w:sz w:val="22"/>
              <w:szCs w:val="22"/>
            </w:rPr>
            <w:t>26/01468</w:t>
          </w:r>
        </w:p>
      </w:tc>
      <w:tc>
        <w:tcPr>
          <w:tcW w:w="2845" w:type="dxa"/>
          <w:vAlign w:val="center"/>
        </w:tcPr>
        <w:p w14:paraId="6B908FA7" w14:textId="77777777" w:rsidR="00614BF3" w:rsidRPr="0085533D" w:rsidRDefault="00614BF3" w:rsidP="00F21380">
          <w:pPr>
            <w:pStyle w:val="EKtopptekst"/>
            <w:spacing w:before="0" w:after="0"/>
            <w:jc w:val="left"/>
            <w:rPr>
              <w:rFonts w:ascii="Verdana" w:hAnsi="Verdana"/>
              <w:b w:val="0"/>
              <w:sz w:val="20"/>
            </w:rPr>
          </w:pPr>
          <w:r w:rsidRPr="0085533D">
            <w:rPr>
              <w:rFonts w:ascii="Verdana" w:hAnsi="Verdana"/>
              <w:b w:val="0"/>
              <w:color w:val="000080"/>
              <w:szCs w:val="24"/>
            </w:rPr>
            <w:t xml:space="preserve">Side: </w:t>
          </w:r>
          <w:r w:rsidRPr="0085533D">
            <w:rPr>
              <w:rFonts w:ascii="Verdana" w:hAnsi="Verdana"/>
              <w:b w:val="0"/>
              <w:color w:val="000080"/>
              <w:szCs w:val="24"/>
            </w:rPr>
            <w:fldChar w:fldCharType="begin"/>
          </w:r>
          <w:r w:rsidRPr="0085533D">
            <w:rPr>
              <w:rFonts w:ascii="Verdana" w:hAnsi="Verdana"/>
              <w:b w:val="0"/>
              <w:color w:val="000080"/>
              <w:szCs w:val="24"/>
            </w:rPr>
            <w:instrText xml:space="preserve">PAGE </w:instrText>
          </w:r>
          <w:r w:rsidRPr="0085533D">
            <w:rPr>
              <w:rFonts w:ascii="Verdana" w:hAnsi="Verdana"/>
              <w:b w:val="0"/>
              <w:color w:val="000080"/>
              <w:szCs w:val="24"/>
            </w:rPr>
            <w:fldChar w:fldCharType="separate"/>
          </w:r>
          <w:r w:rsidR="00C06CC6">
            <w:rPr>
              <w:rFonts w:ascii="Verdana" w:hAnsi="Verdana"/>
              <w:b w:val="0"/>
              <w:noProof/>
              <w:color w:val="000080"/>
              <w:szCs w:val="24"/>
            </w:rPr>
            <w:t>1</w:t>
          </w:r>
          <w:r w:rsidRPr="0085533D">
            <w:rPr>
              <w:rFonts w:ascii="Verdana" w:hAnsi="Verdana"/>
              <w:b w:val="0"/>
              <w:color w:val="000080"/>
              <w:szCs w:val="24"/>
            </w:rPr>
            <w:fldChar w:fldCharType="end"/>
          </w:r>
          <w:r w:rsidRPr="0085533D">
            <w:rPr>
              <w:rFonts w:ascii="Verdana" w:hAnsi="Verdana"/>
              <w:b w:val="0"/>
              <w:color w:val="000080"/>
              <w:szCs w:val="24"/>
            </w:rPr>
            <w:t xml:space="preserve"> av </w:t>
          </w:r>
          <w:r w:rsidRPr="0085533D">
            <w:rPr>
              <w:rFonts w:ascii="Verdana" w:hAnsi="Verdana"/>
              <w:b w:val="0"/>
              <w:color w:val="000080"/>
              <w:szCs w:val="24"/>
            </w:rPr>
            <w:fldChar w:fldCharType="begin"/>
          </w:r>
          <w:r w:rsidRPr="0085533D">
            <w:rPr>
              <w:rFonts w:ascii="Verdana" w:hAnsi="Verdana"/>
              <w:b w:val="0"/>
              <w:color w:val="000080"/>
              <w:szCs w:val="24"/>
            </w:rPr>
            <w:instrText>NUMPAGES</w:instrText>
          </w:r>
          <w:r w:rsidRPr="0085533D">
            <w:rPr>
              <w:rFonts w:ascii="Verdana" w:hAnsi="Verdana"/>
              <w:b w:val="0"/>
              <w:color w:val="000080"/>
              <w:szCs w:val="24"/>
            </w:rPr>
            <w:fldChar w:fldCharType="separate"/>
          </w:r>
          <w:r w:rsidR="00C06CC6">
            <w:rPr>
              <w:rFonts w:ascii="Verdana" w:hAnsi="Verdana"/>
              <w:b w:val="0"/>
              <w:noProof/>
              <w:color w:val="000080"/>
              <w:szCs w:val="24"/>
            </w:rPr>
            <w:t>4</w:t>
          </w:r>
          <w:r w:rsidRPr="0085533D">
            <w:rPr>
              <w:rFonts w:ascii="Verdana" w:hAnsi="Verdana"/>
              <w:b w:val="0"/>
              <w:color w:val="000080"/>
              <w:szCs w:val="24"/>
            </w:rPr>
            <w:fldChar w:fldCharType="end"/>
          </w:r>
        </w:p>
      </w:tc>
    </w:tr>
  </w:tbl>
  <w:p w14:paraId="78359CF3" w14:textId="77777777" w:rsidR="006D0FA0" w:rsidRDefault="006D0FA0" w:rsidP="007E14E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CB3126"/>
    <w:multiLevelType w:val="hybridMultilevel"/>
    <w:tmpl w:val="ECEA9080"/>
    <w:lvl w:ilvl="0" w:tplc="EC3A2D26">
      <w:start w:val="2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D70489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87470C4"/>
    <w:multiLevelType w:val="hybridMultilevel"/>
    <w:tmpl w:val="A718B9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5C2C35"/>
    <w:multiLevelType w:val="hybridMultilevel"/>
    <w:tmpl w:val="1DA0FCF2"/>
    <w:lvl w:ilvl="0" w:tplc="5FE689E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5B56E0"/>
    <w:multiLevelType w:val="hybridMultilevel"/>
    <w:tmpl w:val="1DCEB620"/>
    <w:lvl w:ilvl="0" w:tplc="6A6E96C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81828"/>
    <w:multiLevelType w:val="hybridMultilevel"/>
    <w:tmpl w:val="CE6A534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29616A"/>
    <w:multiLevelType w:val="hybridMultilevel"/>
    <w:tmpl w:val="79D09822"/>
    <w:lvl w:ilvl="0" w:tplc="041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1A297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779656F"/>
    <w:multiLevelType w:val="hybridMultilevel"/>
    <w:tmpl w:val="32CE70D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507367">
    <w:abstractNumId w:val="4"/>
  </w:num>
  <w:num w:numId="2" w16cid:durableId="699745257">
    <w:abstractNumId w:val="7"/>
  </w:num>
  <w:num w:numId="3" w16cid:durableId="1309165537">
    <w:abstractNumId w:val="1"/>
  </w:num>
  <w:num w:numId="4" w16cid:durableId="19136757">
    <w:abstractNumId w:val="0"/>
  </w:num>
  <w:num w:numId="5" w16cid:durableId="948660888">
    <w:abstractNumId w:val="3"/>
  </w:num>
  <w:num w:numId="6" w16cid:durableId="1656227242">
    <w:abstractNumId w:val="6"/>
  </w:num>
  <w:num w:numId="7" w16cid:durableId="2006779777">
    <w:abstractNumId w:val="2"/>
  </w:num>
  <w:num w:numId="8" w16cid:durableId="1769959977">
    <w:abstractNumId w:val="8"/>
  </w:num>
  <w:num w:numId="9" w16cid:durableId="18312144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grammar="clean"/>
  <w:attachedTemplate r:id="rId1"/>
  <w:defaultTabStop w:val="709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vdeling" w:val="lab_avdeling"/>
    <w:docVar w:name="Avsnitt" w:val="lab_avsnitt"/>
    <w:docVar w:name="Bedriftsnavn" w:val="Datakvalitet AS"/>
    <w:docVar w:name="beskyttet" w:val="nei"/>
    <w:docVar w:name="docver" w:val="2.20"/>
    <w:docVar w:name="ek_dbfields" w:val="EK_Avdeling¤2#4¤2# ¤3#EK_Avsnitt¤2#4¤2# ¤3#EK_Bedriftsnavn¤2#1¤2#Havforskningsinstituttet¤3#EK_GjelderFra¤2#0¤2#07.02.2013¤3#EK_Opprettet¤2#0¤2#07.02.2013¤3#EK_Utgitt¤2#0¤2#07.02.2013¤3#EK_IBrukDato¤2#0¤2#25.09.2015¤3#EK_DokumentID¤2#0¤2#D01589¤3#EK_DokTittel¤2#0¤2#Vedlegg - Referanseskjema uten kontaktadresser¤3#EK_DokType¤2#0¤2#Standard¤3#EK_EksRef¤2#2¤2# 0_x0009_¤3#EK_Erstatter¤2#0¤2#1.00¤3#EK_ErstatterD¤2#0¤2#07.02.2013¤3#EK_Signatur¤2#0¤2#TAN¤3#EK_Verifisert¤2#0¤2# ¤3#EK_Hørt¤2#0¤2# ¤3#EK_AuditReview¤2#2¤2# ¤3#EK_AuditApprove¤2#2¤2# ¤3#EK_Gradering¤2#0¤2#Åpen¤3#EK_Gradnr¤2#4¤2#0¤3#EK_Kapittel¤2#4¤2# ¤3#EK_Referanse¤2#2¤2# 2_x0009_200.280.PRO-01_x0009_Prosedyre for innkjøp av varer og tjenester_x0009_00355_x0009_dok00355.doc¤1#200.280.SKJ-37_x0009_Veileder for konkurransegrunnlags- og kvalifikasjonsgrunnlagsmaler_x0009_01572_x0009_dok01572.doc¤1#¤3#EK_RefNr¤2#0¤2#200.280.SKJ-56¤3#EK_Revisjon¤2#0¤2#1.01¤3#EK_Ansvarlig¤2#0¤2#Trond Aarheim Nilsen¤3#EK_SkrevetAv¤2#0¤2#ELR¤3#EK_DokAnsvNavn¤2#0¤2#TAN¤3#EK_UText2¤2#0¤2# ¤3#EK_UText3¤2#0¤2# ¤3#EK_UText4¤2#0¤2# ¤3#EK_Status¤2#0¤2#I bruk¤3#EK_Stikkord¤2#0¤2#Innkjøp¤3#EK_Rapport¤2#3¤2#¤3#EK_EKPrintMerke¤2#0¤2#Uoffisiell utskrift er kun gyldig på utskriftsdato¤3#EK_Watermark¤2#0¤2#¤3#EK_Utgave¤2#0¤2#1.01¤3#EK_Merknad¤2#7¤2#Fjernet passordbeskyttelse¤3#EK_RF1¤2#4¤2# ¤3#EK_RF2¤2#4¤2# ¤3#EK_RF3¤2#4¤2# ¤3#EK_RF4¤2#4¤2# ¤3#EK_RF5¤2#4¤2# ¤3#EK_RF6¤2#4¤2# ¤3#EK_RF7¤2#4¤2# ¤3#EK_RF8¤2#4¤2# ¤3#EK_RF9¤2#4¤2# ¤3#EK_Mappe1¤2#4¤2# ¤3#EK_Mappe2¤2#4¤2# ¤3#EK_Mappe3¤2#4¤2# ¤3#EK_Mappe4¤2#4¤2# ¤3#EK_Mappe5¤2#4¤2# ¤3#EK_Mappe6¤2#4¤2# ¤3#EK_Mappe7¤2#4¤2# ¤3#EK_Mappe8¤2#4¤2# ¤3#EK_Mappe9¤2#4¤2# ¤3#EK_DL¤2#0¤2#56¤3#EK_GjelderTil¤2#0¤2#¤3#EK_Vedlegg¤2#2¤2# 0_x0009_¤3#EK_AvdelingOver¤2#4¤2# ¤3#EK_HRefNr¤2#0¤2# ¤3#EK_HbNavn¤2#0¤2# ¤3#EK_DokRefnr¤2#4¤2#00050503¤3#EK_Dokendrdato¤2#4¤2#11.02.2015 14:04:59¤3#EK_HbType¤2#4¤2# ¤3#EK_Offisiell¤2#4¤2# ¤3#EK_VedleggRef¤2#4¤2#200.280.SKJ-56¤3#EK_Strukt00¤2#5¤2#¤5#200¤5#Administrasjon¤5#1¤5#0¤4#.¤5#280¤5#Innkjøp¤5#0¤5#0¤4#.¤5#SKJ¤5#Skjema¤5#0¤5#0¤4#/¤3#EK_Strukt01¤2#5¤2#¤3#EK_Pub¤2#6¤2#;2;¤3#EKR_DokType¤2#0¤2# ¤3#EKR_Doktittel¤2#0¤2# ¤3#EKR_DokumentID¤2#0¤2# ¤3#EKR_RefNr¤2#0¤2# ¤3#EKR_Gradering¤2#0¤2# ¤3#EKR_Signatur¤2#0¤2# ¤3#EKR_Verifisert¤2#0¤2# ¤3#EKR_Hørt¤2#0¤2# ¤3#EKR_Dokeier¤2#0¤2# ¤3#EKR_Status¤2#0¤2# ¤3#EKR_Opprettet¤2#0¤2# ¤3#EKR_Endret¤2#0¤2# ¤3#EKR_Ibruk¤2#0¤2# ¤3#EKR_Rapport¤2#3¤2# ¤3#EKR_Utgitt¤2#0¤2# ¤3#EKR_SkrevetAv¤2#0¤2# ¤3#EKR_UText1¤2#0¤2# ¤3#EKR_UText2¤2#0¤2# ¤3#EKR_UText3¤2#0¤2# ¤3#EKR_UText4¤2#0¤2# ¤3#EKR_DokRefnr¤2#4¤2# ¤3#EKR_Gradnr¤2#4¤2# ¤3#EKR_Strukt00¤2#5¤2# ¤3#"/>
    <w:docVar w:name="ek_doktittel" w:val="Vedlegg - Referanseskjema uten kontaktadresser"/>
    <w:docVar w:name="ek_editprotect" w:val="-1"/>
    <w:docVar w:name="ek_eksref" w:val="[EK_EksRef]"/>
    <w:docVar w:name="ek_erstatter" w:val="1.00"/>
    <w:docVar w:name="ek_erstatterd" w:val="07.02.2013"/>
    <w:docVar w:name="ek_format" w:val="-2"/>
    <w:docVar w:name="ek_hbnavn" w:val=" "/>
    <w:docVar w:name="ek_hrefnr" w:val=" "/>
    <w:docVar w:name="ek_hørt" w:val=" "/>
    <w:docVar w:name="ek_ibrukdato" w:val="25.09.2015"/>
    <w:docVar w:name="ek_merknad" w:val="Fjernet passordbeskyttelse"/>
    <w:docVar w:name="EK_Protection" w:val="-1"/>
    <w:docVar w:name="ek_revisjon" w:val="1.01"/>
    <w:docVar w:name="ek_signatur" w:val="TAN"/>
    <w:docVar w:name="ek_status" w:val="I bruk"/>
    <w:docVar w:name="EK_TYPE" w:val="DOK"/>
    <w:docVar w:name="ek_utext2" w:val=" "/>
    <w:docVar w:name="ek_utext3" w:val=" "/>
    <w:docVar w:name="ek_utext4" w:val=" "/>
    <w:docVar w:name="ek_utgave" w:val="1.01"/>
    <w:docVar w:name="ek_verifisert" w:val=" "/>
    <w:docVar w:name="ekr_dokeier" w:val=" "/>
    <w:docVar w:name="ekr_doktittel" w:val=" "/>
    <w:docVar w:name="ekr_doktype" w:val=" "/>
    <w:docVar w:name="ekr_dokumentid" w:val=" "/>
    <w:docVar w:name="ekr_endret" w:val=" "/>
    <w:docVar w:name="ekr_gradering" w:val=" "/>
    <w:docVar w:name="ekr_hørt" w:val=" "/>
    <w:docVar w:name="ekr_ibruk" w:val=" "/>
    <w:docVar w:name="ekr_opprettet" w:val=" "/>
    <w:docVar w:name="ekr_rapport" w:val=" "/>
    <w:docVar w:name="ekr_refnr" w:val=" "/>
    <w:docVar w:name="ekr_signatur" w:val=" "/>
    <w:docVar w:name="ekr_skrevetav" w:val=" "/>
    <w:docVar w:name="ekr_status" w:val=" "/>
    <w:docVar w:name="ekr_utext1" w:val=" "/>
    <w:docVar w:name="ekr_utext2" w:val=" "/>
    <w:docVar w:name="ekr_utext3" w:val=" "/>
    <w:docVar w:name="ekr_utext4" w:val=" "/>
    <w:docVar w:name="ekr_utgitt" w:val=" "/>
    <w:docVar w:name="ekr_verifisert" w:val=" "/>
    <w:docVar w:name="EksRef" w:val="[EksRef]"/>
    <w:docVar w:name="Erstatter" w:val="lab_erstatter"/>
    <w:docVar w:name="idek_referanse" w:val=";00355;01572;"/>
    <w:docVar w:name="idxd" w:val=";00355;01572;"/>
    <w:docVar w:name="KHB" w:val="UB"/>
    <w:docVar w:name="skitten" w:val="0"/>
    <w:docVar w:name="tidek_referanse" w:val=";00355;01572;"/>
    <w:docVar w:name="tidek_vedlegg" w:val="--"/>
    <w:docVar w:name="Tittel" w:val="Dette er en Test tittel."/>
    <w:docVar w:name="xdf01572" w:val="dok01572.doc"/>
    <w:docVar w:name="xdl00355" w:val="200.280.PRO-01 Prosedyre for innkjøp av varer og tjenester"/>
    <w:docVar w:name="xdl01572" w:val="200.280.SKJ-37 Veileder for konkurransegrunnlags- og kvalifikasjonsgrunnlagsmaler"/>
  </w:docVars>
  <w:rsids>
    <w:rsidRoot w:val="0028475F"/>
    <w:rsid w:val="00001E3A"/>
    <w:rsid w:val="00002845"/>
    <w:rsid w:val="00003286"/>
    <w:rsid w:val="00003C6A"/>
    <w:rsid w:val="000050DA"/>
    <w:rsid w:val="000077FE"/>
    <w:rsid w:val="00014E7C"/>
    <w:rsid w:val="00016227"/>
    <w:rsid w:val="0002640F"/>
    <w:rsid w:val="00033DDF"/>
    <w:rsid w:val="000613C7"/>
    <w:rsid w:val="000873C2"/>
    <w:rsid w:val="0009035C"/>
    <w:rsid w:val="00091E71"/>
    <w:rsid w:val="000B18B9"/>
    <w:rsid w:val="000C6B1E"/>
    <w:rsid w:val="000D0F84"/>
    <w:rsid w:val="000F18EB"/>
    <w:rsid w:val="000F295D"/>
    <w:rsid w:val="000F7271"/>
    <w:rsid w:val="00105BE0"/>
    <w:rsid w:val="00111645"/>
    <w:rsid w:val="00113901"/>
    <w:rsid w:val="001302B1"/>
    <w:rsid w:val="00133B4E"/>
    <w:rsid w:val="0013699A"/>
    <w:rsid w:val="00153607"/>
    <w:rsid w:val="001619E9"/>
    <w:rsid w:val="0016379C"/>
    <w:rsid w:val="00195761"/>
    <w:rsid w:val="00196885"/>
    <w:rsid w:val="001A48DB"/>
    <w:rsid w:val="001B4539"/>
    <w:rsid w:val="001C149D"/>
    <w:rsid w:val="001E4BE7"/>
    <w:rsid w:val="001F5A5D"/>
    <w:rsid w:val="0020736F"/>
    <w:rsid w:val="00212D4D"/>
    <w:rsid w:val="0021521A"/>
    <w:rsid w:val="0023255A"/>
    <w:rsid w:val="002351FA"/>
    <w:rsid w:val="00241ED1"/>
    <w:rsid w:val="002479E3"/>
    <w:rsid w:val="00251309"/>
    <w:rsid w:val="00260864"/>
    <w:rsid w:val="002656EE"/>
    <w:rsid w:val="0027222C"/>
    <w:rsid w:val="002730A0"/>
    <w:rsid w:val="00277D1D"/>
    <w:rsid w:val="0028475F"/>
    <w:rsid w:val="00285D4F"/>
    <w:rsid w:val="00291BB2"/>
    <w:rsid w:val="00296B71"/>
    <w:rsid w:val="002B4AE1"/>
    <w:rsid w:val="002C6B70"/>
    <w:rsid w:val="002C760F"/>
    <w:rsid w:val="002D51F6"/>
    <w:rsid w:val="002F408D"/>
    <w:rsid w:val="00322B87"/>
    <w:rsid w:val="00327242"/>
    <w:rsid w:val="00330A87"/>
    <w:rsid w:val="00341C4E"/>
    <w:rsid w:val="003428A9"/>
    <w:rsid w:val="00342DE9"/>
    <w:rsid w:val="00344FBA"/>
    <w:rsid w:val="00350FC0"/>
    <w:rsid w:val="00361901"/>
    <w:rsid w:val="00374CAA"/>
    <w:rsid w:val="0038252A"/>
    <w:rsid w:val="003A0AAC"/>
    <w:rsid w:val="003A2D6E"/>
    <w:rsid w:val="003A66DC"/>
    <w:rsid w:val="003B2D43"/>
    <w:rsid w:val="003D06D5"/>
    <w:rsid w:val="003D7F5E"/>
    <w:rsid w:val="003E5334"/>
    <w:rsid w:val="004132DC"/>
    <w:rsid w:val="00445404"/>
    <w:rsid w:val="00474AAE"/>
    <w:rsid w:val="0049015E"/>
    <w:rsid w:val="00493CBE"/>
    <w:rsid w:val="0049654B"/>
    <w:rsid w:val="00496EE5"/>
    <w:rsid w:val="004B176C"/>
    <w:rsid w:val="004B3200"/>
    <w:rsid w:val="004B34D3"/>
    <w:rsid w:val="004B3E59"/>
    <w:rsid w:val="004C0C69"/>
    <w:rsid w:val="004D4A61"/>
    <w:rsid w:val="00516DAE"/>
    <w:rsid w:val="00521FFE"/>
    <w:rsid w:val="00523EB4"/>
    <w:rsid w:val="005257C1"/>
    <w:rsid w:val="005412D8"/>
    <w:rsid w:val="00542308"/>
    <w:rsid w:val="00547A17"/>
    <w:rsid w:val="00555B5D"/>
    <w:rsid w:val="00562B9B"/>
    <w:rsid w:val="00572E6E"/>
    <w:rsid w:val="00581058"/>
    <w:rsid w:val="0059011F"/>
    <w:rsid w:val="005914D0"/>
    <w:rsid w:val="00597630"/>
    <w:rsid w:val="005B51A1"/>
    <w:rsid w:val="005B5C8E"/>
    <w:rsid w:val="005C741F"/>
    <w:rsid w:val="005E3E07"/>
    <w:rsid w:val="005F1B0B"/>
    <w:rsid w:val="005F2E02"/>
    <w:rsid w:val="005F5772"/>
    <w:rsid w:val="00614BF3"/>
    <w:rsid w:val="00616C21"/>
    <w:rsid w:val="006217E4"/>
    <w:rsid w:val="00630F93"/>
    <w:rsid w:val="00645048"/>
    <w:rsid w:val="00646325"/>
    <w:rsid w:val="00691630"/>
    <w:rsid w:val="00693EA7"/>
    <w:rsid w:val="006A39F8"/>
    <w:rsid w:val="006B2411"/>
    <w:rsid w:val="006D0FA0"/>
    <w:rsid w:val="00704701"/>
    <w:rsid w:val="00711F59"/>
    <w:rsid w:val="007126F6"/>
    <w:rsid w:val="00714FF1"/>
    <w:rsid w:val="00722476"/>
    <w:rsid w:val="00724383"/>
    <w:rsid w:val="00744A13"/>
    <w:rsid w:val="00752589"/>
    <w:rsid w:val="00761823"/>
    <w:rsid w:val="007733A3"/>
    <w:rsid w:val="00793680"/>
    <w:rsid w:val="007A6783"/>
    <w:rsid w:val="007A7809"/>
    <w:rsid w:val="007B5467"/>
    <w:rsid w:val="007D74D4"/>
    <w:rsid w:val="007E0391"/>
    <w:rsid w:val="007E03B0"/>
    <w:rsid w:val="007E14E4"/>
    <w:rsid w:val="007E560D"/>
    <w:rsid w:val="007F1CD1"/>
    <w:rsid w:val="007F342F"/>
    <w:rsid w:val="007F4C89"/>
    <w:rsid w:val="00802F14"/>
    <w:rsid w:val="0081222D"/>
    <w:rsid w:val="00824405"/>
    <w:rsid w:val="00830FA5"/>
    <w:rsid w:val="00834188"/>
    <w:rsid w:val="00840415"/>
    <w:rsid w:val="0085533D"/>
    <w:rsid w:val="00877AD0"/>
    <w:rsid w:val="008958AF"/>
    <w:rsid w:val="008963F1"/>
    <w:rsid w:val="008965E5"/>
    <w:rsid w:val="008A3D7D"/>
    <w:rsid w:val="008C2B9B"/>
    <w:rsid w:val="008C47C8"/>
    <w:rsid w:val="008C692E"/>
    <w:rsid w:val="008E2EC3"/>
    <w:rsid w:val="008E7AEF"/>
    <w:rsid w:val="008E7EB9"/>
    <w:rsid w:val="008F085C"/>
    <w:rsid w:val="009067C2"/>
    <w:rsid w:val="00920056"/>
    <w:rsid w:val="009330EB"/>
    <w:rsid w:val="009374BD"/>
    <w:rsid w:val="00950B8F"/>
    <w:rsid w:val="00954A1A"/>
    <w:rsid w:val="009659AB"/>
    <w:rsid w:val="009772B1"/>
    <w:rsid w:val="00980D5D"/>
    <w:rsid w:val="00984F9E"/>
    <w:rsid w:val="0099672C"/>
    <w:rsid w:val="009A22E1"/>
    <w:rsid w:val="009B7BD1"/>
    <w:rsid w:val="009D50BC"/>
    <w:rsid w:val="009E3CD5"/>
    <w:rsid w:val="009E690B"/>
    <w:rsid w:val="00A31C5C"/>
    <w:rsid w:val="00A42CA1"/>
    <w:rsid w:val="00A464C6"/>
    <w:rsid w:val="00A5257C"/>
    <w:rsid w:val="00A6249F"/>
    <w:rsid w:val="00A66300"/>
    <w:rsid w:val="00A849A4"/>
    <w:rsid w:val="00AA56C2"/>
    <w:rsid w:val="00AA5A9C"/>
    <w:rsid w:val="00AB4018"/>
    <w:rsid w:val="00AC1264"/>
    <w:rsid w:val="00AC2C03"/>
    <w:rsid w:val="00AD5A85"/>
    <w:rsid w:val="00AE0172"/>
    <w:rsid w:val="00AE5FD0"/>
    <w:rsid w:val="00B20517"/>
    <w:rsid w:val="00B246BE"/>
    <w:rsid w:val="00B43032"/>
    <w:rsid w:val="00B54E4F"/>
    <w:rsid w:val="00B72094"/>
    <w:rsid w:val="00B73380"/>
    <w:rsid w:val="00B81B43"/>
    <w:rsid w:val="00BE29B3"/>
    <w:rsid w:val="00BF4FEE"/>
    <w:rsid w:val="00C06CC6"/>
    <w:rsid w:val="00C10AD5"/>
    <w:rsid w:val="00C129C8"/>
    <w:rsid w:val="00C14AC8"/>
    <w:rsid w:val="00C23047"/>
    <w:rsid w:val="00C25AB7"/>
    <w:rsid w:val="00C2718A"/>
    <w:rsid w:val="00C31155"/>
    <w:rsid w:val="00C34C4D"/>
    <w:rsid w:val="00C43887"/>
    <w:rsid w:val="00C50063"/>
    <w:rsid w:val="00C53D73"/>
    <w:rsid w:val="00C70A92"/>
    <w:rsid w:val="00C85F97"/>
    <w:rsid w:val="00C917B6"/>
    <w:rsid w:val="00C9726F"/>
    <w:rsid w:val="00CA33D1"/>
    <w:rsid w:val="00CB1C72"/>
    <w:rsid w:val="00CB6DDE"/>
    <w:rsid w:val="00CC55FF"/>
    <w:rsid w:val="00CD3A3C"/>
    <w:rsid w:val="00CD3B5E"/>
    <w:rsid w:val="00CE5E7B"/>
    <w:rsid w:val="00CF2CCB"/>
    <w:rsid w:val="00D2254C"/>
    <w:rsid w:val="00D25EAD"/>
    <w:rsid w:val="00D269D4"/>
    <w:rsid w:val="00D302A3"/>
    <w:rsid w:val="00D30EF1"/>
    <w:rsid w:val="00D3316C"/>
    <w:rsid w:val="00D37E87"/>
    <w:rsid w:val="00D51977"/>
    <w:rsid w:val="00D745B7"/>
    <w:rsid w:val="00DB1707"/>
    <w:rsid w:val="00DC1110"/>
    <w:rsid w:val="00DC3E5B"/>
    <w:rsid w:val="00DD6757"/>
    <w:rsid w:val="00DD7E9D"/>
    <w:rsid w:val="00DE23F6"/>
    <w:rsid w:val="00DF0C14"/>
    <w:rsid w:val="00E16FCB"/>
    <w:rsid w:val="00E26E13"/>
    <w:rsid w:val="00E30C6E"/>
    <w:rsid w:val="00E5739F"/>
    <w:rsid w:val="00E57B01"/>
    <w:rsid w:val="00E73CFB"/>
    <w:rsid w:val="00E96EF4"/>
    <w:rsid w:val="00EB49A9"/>
    <w:rsid w:val="00EB6D14"/>
    <w:rsid w:val="00EC1536"/>
    <w:rsid w:val="00EC7676"/>
    <w:rsid w:val="00EE55F7"/>
    <w:rsid w:val="00EE5DF4"/>
    <w:rsid w:val="00F03567"/>
    <w:rsid w:val="00F076BC"/>
    <w:rsid w:val="00F116A0"/>
    <w:rsid w:val="00F2118D"/>
    <w:rsid w:val="00F21380"/>
    <w:rsid w:val="00F30635"/>
    <w:rsid w:val="00F35515"/>
    <w:rsid w:val="00F41C66"/>
    <w:rsid w:val="00F50183"/>
    <w:rsid w:val="00F53A6F"/>
    <w:rsid w:val="00F576AD"/>
    <w:rsid w:val="00F5794A"/>
    <w:rsid w:val="00F63C65"/>
    <w:rsid w:val="00F875BB"/>
    <w:rsid w:val="00FB5F94"/>
    <w:rsid w:val="00FB737A"/>
    <w:rsid w:val="00FB7F58"/>
    <w:rsid w:val="00FC34D3"/>
    <w:rsid w:val="00FC7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B19913"/>
  <w15:chartTrackingRefBased/>
  <w15:docId w15:val="{EDCF4D2E-63DC-40E4-80FB-5EB9F4665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/>
    <w:lsdException w:name="heading 5" w:semiHidden="1" w:uiPriority="9" w:unhideWhenUsed="1"/>
    <w:lsdException w:name="heading 6" w:uiPriority="9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"/>
    <w:qFormat/>
    <w:rsid w:val="00EB49A9"/>
    <w:pPr>
      <w:spacing w:before="120"/>
      <w:jc w:val="both"/>
    </w:pPr>
    <w:rPr>
      <w:sz w:val="24"/>
    </w:rPr>
  </w:style>
  <w:style w:type="paragraph" w:styleId="Overskrift1">
    <w:name w:val="heading 1"/>
    <w:basedOn w:val="Normal"/>
    <w:next w:val="Normal"/>
    <w:qFormat/>
    <w:rsid w:val="00EB49A9"/>
    <w:pPr>
      <w:spacing w:before="240" w:after="120"/>
      <w:outlineLvl w:val="0"/>
    </w:pPr>
    <w:rPr>
      <w:b/>
      <w:sz w:val="28"/>
    </w:rPr>
  </w:style>
  <w:style w:type="paragraph" w:styleId="Overskrift2">
    <w:name w:val="heading 2"/>
    <w:basedOn w:val="Normal"/>
    <w:next w:val="Normal"/>
    <w:autoRedefine/>
    <w:qFormat/>
    <w:rsid w:val="00FB737A"/>
    <w:pPr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rsid w:val="00FB737A"/>
    <w:pPr>
      <w:spacing w:after="120"/>
      <w:jc w:val="left"/>
      <w:outlineLvl w:val="2"/>
    </w:pPr>
    <w:rPr>
      <w:b/>
    </w:rPr>
  </w:style>
  <w:style w:type="paragraph" w:styleId="Overskrift4">
    <w:name w:val="heading 4"/>
    <w:basedOn w:val="Overskrift3"/>
    <w:next w:val="Normal"/>
    <w:rsid w:val="00802F14"/>
    <w:pPr>
      <w:outlineLvl w:val="3"/>
    </w:pPr>
    <w:rPr>
      <w:sz w:val="28"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5257C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pPr>
      <w:outlineLvl w:val="5"/>
    </w:p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semiHidden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semiHidden/>
    <w:rsid w:val="005412D8"/>
    <w:rPr>
      <w:sz w:val="24"/>
    </w:rPr>
  </w:style>
  <w:style w:type="paragraph" w:styleId="INNH1">
    <w:name w:val="toc 1"/>
    <w:basedOn w:val="Normal"/>
    <w:next w:val="Normal"/>
    <w:autoRedefine/>
    <w:uiPriority w:val="39"/>
    <w:unhideWhenUsed/>
    <w:rsid w:val="002656EE"/>
    <w:pPr>
      <w:widowControl w:val="0"/>
      <w:tabs>
        <w:tab w:val="right" w:leader="dot" w:pos="9061"/>
      </w:tabs>
      <w:overflowPunct w:val="0"/>
      <w:autoSpaceDE w:val="0"/>
      <w:autoSpaceDN w:val="0"/>
      <w:adjustRightInd w:val="0"/>
    </w:pPr>
    <w:rPr>
      <w:rFonts w:ascii="Times Roman" w:hAnsi="Times Roman"/>
      <w:szCs w:val="24"/>
    </w:rPr>
  </w:style>
  <w:style w:type="character" w:styleId="Hyperkobling">
    <w:name w:val="Hyperlink"/>
    <w:uiPriority w:val="99"/>
    <w:unhideWhenUsed/>
    <w:rsid w:val="005412D8"/>
    <w:rPr>
      <w:color w:val="0000FF"/>
      <w:u w:val="single"/>
    </w:rPr>
  </w:style>
  <w:style w:type="paragraph" w:styleId="Tittel">
    <w:name w:val="Title"/>
    <w:basedOn w:val="Normal"/>
    <w:next w:val="Normal"/>
    <w:link w:val="TittelTegn"/>
    <w:uiPriority w:val="10"/>
    <w:qFormat/>
    <w:rsid w:val="006A39F8"/>
    <w:pPr>
      <w:spacing w:after="240"/>
      <w:outlineLvl w:val="0"/>
    </w:pPr>
    <w:rPr>
      <w:b/>
      <w:bCs/>
      <w:kern w:val="28"/>
      <w:sz w:val="36"/>
      <w:szCs w:val="32"/>
    </w:rPr>
  </w:style>
  <w:style w:type="character" w:customStyle="1" w:styleId="TittelTegn">
    <w:name w:val="Tittel Tegn"/>
    <w:link w:val="Tittel"/>
    <w:uiPriority w:val="10"/>
    <w:rsid w:val="006A39F8"/>
    <w:rPr>
      <w:b/>
      <w:bCs/>
      <w:kern w:val="28"/>
      <w:sz w:val="36"/>
      <w:szCs w:val="32"/>
    </w:rPr>
  </w:style>
  <w:style w:type="paragraph" w:styleId="INNH2">
    <w:name w:val="toc 2"/>
    <w:basedOn w:val="Normal"/>
    <w:next w:val="Normal"/>
    <w:autoRedefine/>
    <w:uiPriority w:val="39"/>
    <w:unhideWhenUsed/>
    <w:rsid w:val="002656EE"/>
    <w:pPr>
      <w:tabs>
        <w:tab w:val="right" w:leader="dot" w:pos="9214"/>
      </w:tabs>
    </w:pPr>
  </w:style>
  <w:style w:type="paragraph" w:customStyle="1" w:styleId="EKtopptekst">
    <w:name w:val="EK topptekst"/>
    <w:basedOn w:val="Normal"/>
    <w:qFormat/>
    <w:rsid w:val="004C0C69"/>
    <w:pPr>
      <w:spacing w:before="80" w:after="80"/>
    </w:pPr>
    <w:rPr>
      <w:b/>
    </w:rPr>
  </w:style>
  <w:style w:type="character" w:styleId="Sterk">
    <w:name w:val="Strong"/>
    <w:uiPriority w:val="22"/>
    <w:rsid w:val="005257C1"/>
    <w:rPr>
      <w:b/>
      <w:bCs/>
    </w:rPr>
  </w:style>
  <w:style w:type="paragraph" w:styleId="Sitat">
    <w:name w:val="Quote"/>
    <w:basedOn w:val="Normal"/>
    <w:next w:val="Normal"/>
    <w:link w:val="SitatTegn"/>
    <w:uiPriority w:val="29"/>
    <w:rsid w:val="005257C1"/>
    <w:rPr>
      <w:i/>
      <w:iCs/>
      <w:color w:val="000000"/>
    </w:rPr>
  </w:style>
  <w:style w:type="character" w:customStyle="1" w:styleId="SitatTegn">
    <w:name w:val="Sitat Tegn"/>
    <w:link w:val="Sitat"/>
    <w:uiPriority w:val="29"/>
    <w:rsid w:val="005257C1"/>
    <w:rPr>
      <w:i/>
      <w:iCs/>
      <w:color w:val="000000"/>
      <w:sz w:val="24"/>
    </w:rPr>
  </w:style>
  <w:style w:type="character" w:customStyle="1" w:styleId="Overskrift5Tegn">
    <w:name w:val="Overskrift 5 Tegn"/>
    <w:link w:val="Overskrift5"/>
    <w:uiPriority w:val="9"/>
    <w:rsid w:val="005257C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E14E4"/>
    <w:pPr>
      <w:spacing w:before="0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E14E4"/>
    <w:rPr>
      <w:rFonts w:ascii="Tahoma" w:hAnsi="Tahoma" w:cs="Tahoma"/>
      <w:sz w:val="16"/>
      <w:szCs w:val="16"/>
      <w:lang w:val="nb-NO" w:eastAsia="nb-NO"/>
    </w:rPr>
  </w:style>
  <w:style w:type="character" w:customStyle="1" w:styleId="BunntekstTegn">
    <w:name w:val="Bunntekst Tegn"/>
    <w:link w:val="Bunntekst"/>
    <w:rsid w:val="00CC55FF"/>
    <w:rPr>
      <w:sz w:val="24"/>
      <w:lang w:val="nb-NO" w:eastAsia="nb-NO"/>
    </w:rPr>
  </w:style>
  <w:style w:type="character" w:styleId="Plassholdertekst">
    <w:name w:val="Placeholder Text"/>
    <w:basedOn w:val="Standardskriftforavsnitt"/>
    <w:uiPriority w:val="99"/>
    <w:semiHidden/>
    <w:rsid w:val="00D3316C"/>
    <w:rPr>
      <w:color w:val="808080"/>
    </w:rPr>
  </w:style>
  <w:style w:type="paragraph" w:styleId="Listeavsnitt">
    <w:name w:val="List Paragraph"/>
    <w:basedOn w:val="Normal"/>
    <w:uiPriority w:val="34"/>
    <w:rsid w:val="008E7AEF"/>
    <w:pPr>
      <w:ind w:left="720"/>
      <w:contextualSpacing/>
    </w:pPr>
  </w:style>
  <w:style w:type="table" w:styleId="Tabellrutenett">
    <w:name w:val="Table Grid"/>
    <w:basedOn w:val="Vanligtabell"/>
    <w:uiPriority w:val="59"/>
    <w:rsid w:val="00445404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erknadstekst">
    <w:name w:val="annotation text"/>
    <w:basedOn w:val="Normal"/>
    <w:link w:val="MerknadstekstTegn"/>
    <w:uiPriority w:val="99"/>
    <w:unhideWhenUsed/>
    <w:rsid w:val="00F30635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30635"/>
  </w:style>
  <w:style w:type="paragraph" w:styleId="Fotnotetekst">
    <w:name w:val="footnote text"/>
    <w:basedOn w:val="Normal"/>
    <w:link w:val="FotnotetekstTegn"/>
    <w:uiPriority w:val="99"/>
    <w:semiHidden/>
    <w:unhideWhenUsed/>
    <w:rsid w:val="00572E6E"/>
    <w:pPr>
      <w:spacing w:before="0"/>
    </w:pPr>
    <w:rPr>
      <w:sz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572E6E"/>
  </w:style>
  <w:style w:type="character" w:styleId="Fotnotereferanse">
    <w:name w:val="footnote reference"/>
    <w:basedOn w:val="Standardskriftforavsnitt"/>
    <w:uiPriority w:val="99"/>
    <w:semiHidden/>
    <w:unhideWhenUsed/>
    <w:rsid w:val="00572E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7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48670\OneDrive%20-%20Havforskningsinstituttet\S-AD-Innkj&#248;p%20og%20kontrakt%20-%2000%20Dokumenter%20fra%20tidligere%20anskaffelser\2026\26-01468%20Rammeavtale%20m&#229;lebrett%20for%20fisk\01%20Forarbeid\Utkast\Vedlegg%202%20%20Referanseskjem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51D5DA0729543CE84FBF341B9960F4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3272DFE-2B4C-4594-BDE4-5831257EBC76}"/>
      </w:docPartPr>
      <w:docPartBody>
        <w:p w:rsidR="000A1A29" w:rsidRDefault="000A1A29">
          <w:pPr>
            <w:pStyle w:val="751D5DA0729543CE84FBF341B9960F44"/>
          </w:pPr>
          <w:r w:rsidRPr="00D3316C">
            <w:rPr>
              <w:rStyle w:val="Plassholdertekst"/>
            </w:rPr>
            <w:t>L</w:t>
          </w:r>
          <w:r>
            <w:rPr>
              <w:rStyle w:val="Plassholdertekst"/>
            </w:rPr>
            <w:t xml:space="preserve">everandørens navn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A29"/>
    <w:rsid w:val="000A1A29"/>
    <w:rsid w:val="003A2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Pr>
      <w:color w:val="808080"/>
    </w:rPr>
  </w:style>
  <w:style w:type="paragraph" w:customStyle="1" w:styleId="751D5DA0729543CE84FBF341B9960F44">
    <w:name w:val="751D5DA0729543CE84FBF341B9960F4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03929BB2C16F49847C70380BF4F327" ma:contentTypeVersion="12" ma:contentTypeDescription="Opprett et nytt dokument." ma:contentTypeScope="" ma:versionID="8cf2aa7088e11a9a8b3065e1830e2b5e">
  <xsd:schema xmlns:xsd="http://www.w3.org/2001/XMLSchema" xmlns:xs="http://www.w3.org/2001/XMLSchema" xmlns:p="http://schemas.microsoft.com/office/2006/metadata/properties" xmlns:ns2="febe428d-e190-48f8-ac13-22d0abf07d99" xmlns:ns3="972989e1-3a1e-4d55-a8fc-f7ab942df079" targetNamespace="http://schemas.microsoft.com/office/2006/metadata/properties" ma:root="true" ma:fieldsID="29ef9ce1a103733d624b6647f6a1a885" ns2:_="" ns3:_="">
    <xsd:import namespace="febe428d-e190-48f8-ac13-22d0abf07d99"/>
    <xsd:import namespace="972989e1-3a1e-4d55-a8fc-f7ab942df0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e428d-e190-48f8-ac13-22d0abf07d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01cccb08-cbc1-4be7-aef6-ff3b7bf61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2989e1-3a1e-4d55-a8fc-f7ab942df07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fc93c78-eaf4-46f8-9968-43326f11dfba}" ma:internalName="TaxCatchAll" ma:showField="CatchAllData" ma:web="972989e1-3a1e-4d55-a8fc-f7ab942df0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2989e1-3a1e-4d55-a8fc-f7ab942df079" xsi:nil="true"/>
    <lcf76f155ced4ddcb4097134ff3c332f xmlns="febe428d-e190-48f8-ac13-22d0abf07d9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F2B05CE-7DAE-4952-B469-B794D5FFEE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B02AE5-F0C1-465F-A6AF-062C8B5065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D97B35-6B42-46FD-9B51-042990DF98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e428d-e190-48f8-ac13-22d0abf07d99"/>
    <ds:schemaRef ds:uri="972989e1-3a1e-4d55-a8fc-f7ab942df0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D80106-4828-4628-A405-B8C6244444FB}">
  <ds:schemaRefs>
    <ds:schemaRef ds:uri="http://schemas.microsoft.com/office/2006/metadata/properties"/>
    <ds:schemaRef ds:uri="http://schemas.microsoft.com/office/infopath/2007/PartnerControls"/>
    <ds:schemaRef ds:uri="972989e1-3a1e-4d55-a8fc-f7ab942df079"/>
    <ds:schemaRef ds:uri="febe428d-e190-48f8-ac13-22d0abf07d9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Vedlegg 2  Referanseskjema</Template>
  <TotalTime>1</TotalTime>
  <Pages>2</Pages>
  <Words>137</Words>
  <Characters>728</Characters>
  <Application>Microsoft Office Word</Application>
  <DocSecurity>0</DocSecurity>
  <Lines>6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Vedlegg - Referanseskjema uten kontaktadresser</vt:lpstr>
      <vt:lpstr>Vedlegg - Referanseskjema uten kontaktadresser</vt:lpstr>
    </vt:vector>
  </TitlesOfParts>
  <Company>Datakvalitet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- Referanseskjema uten kontaktadresser</dc:title>
  <dc:subject>00050503|200.280.SKJ-56|</dc:subject>
  <dc:creator>Folkestad, Susanne Tømmernes</dc:creator>
  <cp:keywords/>
  <dc:description>EK_Avdeling_x0002_4_x0002_ _x0003_EK_Avsnitt_x0002_4_x0002_ _x0003_EK_Bedriftsnavn_x0002_1_x0002_Havforskningsinstituttet_x0003_EK_GjelderFra_x0002_0_x0002_07.02.2013_x0003_EK_Opprettet_x0002_0_x0002_07.02.2013_x0003_EK_Utgitt_x0002_0_x0002_07.02.2013_x0003_EK_IBrukDato_x0002_0_x0002_25.09.2015_x0003_EK_DokumentID_x0002_0_x0002_D01589_x0003_EK_DokTittel_x0002_0_x0002_Vedlegg - Referanseskjema uten kontaktadresser_x0003_EK_DokType_x0002_0_x0002_Standard_x0003_EK_EksRef_x0002_2_x0002_ 0	_x0003_EK_Erstatter_x0002_0_x0002_1.00_x0003_EK_ErstatterD_x0002_0_x0002_07.02.2013_x0003_EK_Signatur_x0002_0_x0002_TAN_x0003_EK_Verifisert_x0002_0_x0002_ _x0003_EK_Hørt_x0002_0_x0002_ _x0003_EK_AuditReview_x0002_2_x0002_ _x0003_EK_AuditApprove_x0002_2_x0002_ _x0003_EK_Gradering_x0002_0_x0002_Åpen_x0003_EK_Gradnr_x0002_4_x0002_0_x0003_EK_Kapittel_x0002_4_x0002_ _x0003_EK_Referanse_x0002_2_x0002_ 2	200.280.PRO-01	Prosedyre for innkjøp av varer og tjenester	00355	dok00355.doc_x0001_200.280.SKJ-37	Veileder for konkurransegrunnlags- og kvalifikasjonsgrunnlagsmaler	01572	dok01572.doc_x0001__x0003_EK_RefNr_x0002_0_x0002_200.280.SKJ-56_x0003_EK_Revisjon_x0002_0_x0002_1.01_x0003_EK_Ansvarlig_x0002_0_x0002_Trond Aarheim Nilsen_x0003_EK_SkrevetAv_x0002_0_x0002_ELR_x0003_EK_DokAnsvNavn_x0002_0_x0002_TAN_x0003_EK_UText2_x0002_0_x0002_ _x0003_EK_UText3_x0002_0_x0002_ _x0003_EK_UText4_x0002_0_x0002_ _x0003_EK_Status_x0002_0_x0002_I bruk_x0003_EK_Stikkord_x0002_0_x0002_Innkjøp_x0003_EK_Rapport_x0002_3_x0002__x0003_EK_EKPrintMerke_x0002_0_x0002_Uoffisiell utskrift er kun gyldig på utskriftsdato_x0003_EK_Watermark_x0002_0_x0002__x0003_EK_Utgave_x0002_0_x0002_1.01_x0003_EK_Merknad_x0002_7_x0002_Fjernet passordbeskyttelse_x0003_EK_RF1_x0002_4_x0002_ _x0003_EK_RF2_x0002_4_x0002_ _x0003_EK_RF3_x0002_4_x0002_ _x0003_EK_RF4_x0002_4_x0002_ _x0003_EK_RF5_x0002_4_x0002_ _x0003_EK_RF6_x0002_4_x0002_ _x0003_EK_RF7_x0002_4_x0002_ _x0003_EK_RF8_x0002_4_x0002_ _x0003_EK_RF9_x0002_4_x0002_ _x0003_EK_Mappe1_x0002_4_x0002_ _x0003_EK_Mappe2_x0002_4_x0002_ _x0003_EK_Mappe3_x0002_4_x0002_ _x0003_EK_Mappe4_x0002_4_x0002_ _x0003_EK_Mappe5_x0002_4_x0002_ _x0003_EK_Mappe6_x0002_4_x0002_ _x0003_EK_Mappe7_x0002_4_x0002_ _x0003_EK_Mappe8_x0002_4_x0002_ _x0003_EK_Mappe9_x0002_4_x0002_ _x0003_EK_DL_x0002_0_x0002_56_x0003_EK_GjelderTil_x0002_0_x0002__x0003_EK_Vedlegg_x0002_2_x0002_ 0	_x0003_EK_AvdelingOver_x0002_4_x0002_ _x0003_EK_HRefNr_x0002_0_x0002_ _x0003_EK_HbNavn_x0002_0_x0002_ _x0003_EK_DokRefnr_x0002_4_x0002_00050503_x0003_EK_Dokendrdato_x0002_4_x0002_11.02.2015 14:04:59_x0003_EK_HbType_x0002_4_x0002_ _x0003_EK_Offisiell_x0002_4_x0002_ _x0003_EK_VedleggRef_x0002_4_x0002_200.280.SKJ-56_x0003_EK_Strukt00_x0002_5_x0002__x0005_200_x0005_Administrasjon_x0005_1_x0005_0_x0004_._x0005_280_x0005_Innkjøp_x0005_0_x0005_0_x0004_._x0005_SKJ_x0005_Skjema_x0005_0_x0005_0_x0004_/_x0003_EK_Strukt01_x0002_5_x0002__x0003_EK_Pub_x0002_6_x0002_;2;_x0003_EKR_DokType_x0002_0_x0002_ _x0003_EKR_Doktittel_x0002_0_x0002_ _x0003_EKR_DokumentID_x0002_0_x0002_ _x0003_EKR_RefNr_x0002_0_x0002_ _x0003_EKR_Gradering_x0002_0_x0002_ _x0003_EKR_Signatur_x0002_0_x0002_ _x0003_EKR_Verifisert_x0002_0_x0002_ _x0003_EKR_Hørt_x0002_0_x0002_ _x0003_EKR_Dokeier_x0002_0_x0002_ _x0003_EKR_Status_x0002_0_x0002_ _x0003_EKR_Opprettet_x0002_0_x0002_ _x0003_EKR_Endret_x0002_0_x0002_ _x0003_EKR_Ibruk_x0002_0_x0002_ _x0003_EKR_Rapport_x0002_3_x0002_ _x0003_EKR_Utgitt_x0002_0_x0002_ _x0003_EKR_SkrevetAv_x0002_0_x0002_ _x0003_EKR_UText1_x0002_0_x0002_ _x0003_EKR_UText2_x0002_0_x0002_ _x0003_EKR_UText3_x0002_0_x0002_ _x0003_EKR_UText4_x0002_0_x0002_ _x0003_EKR_DokRefnr_x0002_4_x0002_ _x0003_EKR_Gradnr_x0002_4_x0002_ _x0003_EKR_Strukt00_x0002_5_x0002_ _x0003_</dc:description>
  <cp:lastModifiedBy>Folkestad, Susanne Tømmernes</cp:lastModifiedBy>
  <cp:revision>1</cp:revision>
  <dcterms:created xsi:type="dcterms:W3CDTF">2026-07-09T11:38:00Z</dcterms:created>
  <dcterms:modified xsi:type="dcterms:W3CDTF">2026-07-09T11:39:00Z</dcterms:modified>
  <cp:category>EK_Avdeling_x0001_EK_Avsnitt_x0001_EK_Bedriftsnavn_x0001_EK_GjelderFra_x0001_EK_Opprettet_x0001_EK_Utgitt_x0001_EK_DokumentID_x0001_EK_DokTittel_x0001_EK_DokType_x0001_EK_EksRef_x0001_EK_Erstatter_x0001_EK_ErstatterD_x0001_EK_Signatur_x0001_EK_Kapittel_x0001_EK_Referanse_x0001_EK_RefNr_x0001_EK_Revisjon_x0001_EK_SkrevetAv_x0001_EK_DokAnsvNavn_x0001_EK_Status_x0001_EK_Stikkord_x0001_EK_Rapport_x0001_EK_EKPrintMerke_x0001_EK_Utgave_x0001_EK_Merknad_x0001_EK_RF1_x0001_EK_RF2_x0001_EK_RF3_x0001_EK_RF4_x0001_EK_RF5_x0001_EK_RF6_x0001_EK_RF7_x0001_EK_RF8_x0001_EK_RF9_x0001_EK_Mappe1_x0001_EK_Mappe2_x0001_EK_Mappe3_x0001_EK_Mappe4_x0001_EK_Mappe5_x0001_EK_Mappe6_x0001_EK_Mappe7_x0001_EK_Mappe8_x0001_EK_Mappe9_x0001_EK_DL_x0001_EK_GjelderTil_x0001_EK_Vedlegg_x0001_EK_AvdelingOver_x0001_EK_HRefNr_x0001_EK_Strukt00_x0001_EK_Strukt01_x0001_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K_Bedriftsnavn">
    <vt:lpwstr>Havforskningsinstituttet</vt:lpwstr>
  </property>
  <property fmtid="{D5CDD505-2E9C-101B-9397-08002B2CF9AE}" pid="3" name="EK_DokTittel">
    <vt:lpwstr>Vedlegg - Referanseskjema uten kontaktadresser</vt:lpwstr>
  </property>
  <property fmtid="{D5CDD505-2E9C-101B-9397-08002B2CF9AE}" pid="4" name="EK_RefNr">
    <vt:lpwstr>200.280.SKJ-56</vt:lpwstr>
  </property>
  <property fmtid="{D5CDD505-2E9C-101B-9397-08002B2CF9AE}" pid="5" name="EK_DokType">
    <vt:lpwstr>Standard</vt:lpwstr>
  </property>
  <property fmtid="{D5CDD505-2E9C-101B-9397-08002B2CF9AE}" pid="6" name="EK_Signatur">
    <vt:lpwstr>TAN</vt:lpwstr>
  </property>
  <property fmtid="{D5CDD505-2E9C-101B-9397-08002B2CF9AE}" pid="7" name="EK_GjelderFra">
    <vt:lpwstr>07.02.2013</vt:lpwstr>
  </property>
  <property fmtid="{D5CDD505-2E9C-101B-9397-08002B2CF9AE}" pid="8" name="EK_SkrevetAv">
    <vt:lpwstr>ELR</vt:lpwstr>
  </property>
  <property fmtid="{D5CDD505-2E9C-101B-9397-08002B2CF9AE}" pid="9" name="EK_Utgave">
    <vt:lpwstr>1.01</vt:lpwstr>
  </property>
  <property fmtid="{D5CDD505-2E9C-101B-9397-08002B2CF9AE}" pid="10" name="EK_Watermark">
    <vt:lpwstr/>
  </property>
  <property fmtid="{D5CDD505-2E9C-101B-9397-08002B2CF9AE}" pid="11" name="EK_Opprettet">
    <vt:lpwstr>07.02.2013</vt:lpwstr>
  </property>
  <property fmtid="{D5CDD505-2E9C-101B-9397-08002B2CF9AE}" pid="12" name="EK_DokumentID">
    <vt:lpwstr>D01589</vt:lpwstr>
  </property>
  <property fmtid="{D5CDD505-2E9C-101B-9397-08002B2CF9AE}" pid="13" name="XD00355">
    <vt:lpwstr>200.280.PRO-01</vt:lpwstr>
  </property>
  <property fmtid="{D5CDD505-2E9C-101B-9397-08002B2CF9AE}" pid="14" name="XDT00355">
    <vt:lpwstr>Prosedyre for innkjøp av varer og tjenester</vt:lpwstr>
  </property>
  <property fmtid="{D5CDD505-2E9C-101B-9397-08002B2CF9AE}" pid="15" name="XDF00355">
    <vt:lpwstr>dok00355.doc</vt:lpwstr>
  </property>
  <property fmtid="{D5CDD505-2E9C-101B-9397-08002B2CF9AE}" pid="16" name="XD01572">
    <vt:lpwstr>200.280.SKJ-37</vt:lpwstr>
  </property>
  <property fmtid="{D5CDD505-2E9C-101B-9397-08002B2CF9AE}" pid="17" name="XDT01572">
    <vt:lpwstr>Veileder for konkurransegrunnlags- og kvalifikasjonsgrunnlagsmaler</vt:lpwstr>
  </property>
  <property fmtid="{D5CDD505-2E9C-101B-9397-08002B2CF9AE}" pid="18" name="XDF01572">
    <vt:lpwstr>dok01572.doc</vt:lpwstr>
  </property>
  <property fmtid="{D5CDD505-2E9C-101B-9397-08002B2CF9AE}" pid="19" name="ContentTypeId">
    <vt:lpwstr>0x0101005203929BB2C16F49847C70380BF4F327</vt:lpwstr>
  </property>
  <property fmtid="{D5CDD505-2E9C-101B-9397-08002B2CF9AE}" pid="20" name="Order">
    <vt:r8>100</vt:r8>
  </property>
  <property fmtid="{D5CDD505-2E9C-101B-9397-08002B2CF9AE}" pid="21" name="MediaServiceImageTags">
    <vt:lpwstr/>
  </property>
</Properties>
</file>